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984"/>
        <w:gridCol w:w="1560"/>
        <w:gridCol w:w="1134"/>
        <w:gridCol w:w="776"/>
        <w:gridCol w:w="925"/>
        <w:gridCol w:w="1418"/>
        <w:gridCol w:w="850"/>
        <w:gridCol w:w="992"/>
        <w:gridCol w:w="1559"/>
        <w:gridCol w:w="1702"/>
        <w:gridCol w:w="942"/>
      </w:tblGrid>
      <w:tr w:rsidR="0042338B" w:rsidTr="00DD078D">
        <w:trPr>
          <w:cantSplit/>
          <w:trHeight w:val="1408"/>
        </w:trPr>
        <w:tc>
          <w:tcPr>
            <w:tcW w:w="567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</w:p>
          <w:p w:rsidR="0042338B" w:rsidRDefault="0042338B" w:rsidP="00DD078D">
            <w:pPr>
              <w:jc w:val="center"/>
            </w:pPr>
            <w:r>
              <w:t>№</w:t>
            </w:r>
          </w:p>
          <w:p w:rsidR="0042338B" w:rsidRPr="00723859" w:rsidRDefault="0042338B" w:rsidP="00DD078D">
            <w:pPr>
              <w:jc w:val="center"/>
            </w:pPr>
            <w:r>
              <w:t>п/п</w:t>
            </w:r>
          </w:p>
        </w:tc>
        <w:tc>
          <w:tcPr>
            <w:tcW w:w="1843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42338B" w:rsidRDefault="0042338B" w:rsidP="00DD078D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395" w:type="dxa"/>
            <w:gridSpan w:val="4"/>
            <w:vAlign w:val="center"/>
          </w:tcPr>
          <w:p w:rsidR="0042338B" w:rsidRDefault="0042338B" w:rsidP="00DD078D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42338B" w:rsidRDefault="0042338B" w:rsidP="00DD078D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42338B" w:rsidRDefault="0042338B" w:rsidP="00DD078D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702" w:type="dxa"/>
            <w:vMerge w:val="restart"/>
            <w:textDirection w:val="btLr"/>
            <w:vAlign w:val="center"/>
          </w:tcPr>
          <w:p w:rsidR="0042338B" w:rsidRDefault="0042338B" w:rsidP="00DD078D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942" w:type="dxa"/>
            <w:vMerge w:val="restart"/>
            <w:textDirection w:val="btLr"/>
            <w:vAlign w:val="center"/>
          </w:tcPr>
          <w:p w:rsidR="0042338B" w:rsidRPr="00C428D7" w:rsidRDefault="0042338B" w:rsidP="00DD078D">
            <w:pPr>
              <w:ind w:left="113" w:right="113"/>
              <w:jc w:val="center"/>
            </w:pPr>
            <w:r>
              <w:t>Средства об источниках получения средств, за счет которых совершена сделка</w:t>
            </w:r>
            <w:r>
              <w:rPr>
                <w:rStyle w:val="FootnoteReference"/>
              </w:rPr>
              <w:footnoteReference w:id="1"/>
            </w:r>
          </w:p>
        </w:tc>
      </w:tr>
      <w:tr w:rsidR="0042338B" w:rsidTr="00DD078D">
        <w:trPr>
          <w:cantSplit/>
          <w:trHeight w:val="1830"/>
        </w:trPr>
        <w:tc>
          <w:tcPr>
            <w:tcW w:w="567" w:type="dxa"/>
            <w:vMerge/>
          </w:tcPr>
          <w:p w:rsidR="0042338B" w:rsidRDefault="0042338B"/>
        </w:tc>
        <w:tc>
          <w:tcPr>
            <w:tcW w:w="1843" w:type="dxa"/>
            <w:vMerge/>
          </w:tcPr>
          <w:p w:rsidR="0042338B" w:rsidRDefault="0042338B"/>
        </w:tc>
        <w:tc>
          <w:tcPr>
            <w:tcW w:w="1984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60" w:type="dxa"/>
            <w:textDirection w:val="btLr"/>
            <w:vAlign w:val="center"/>
          </w:tcPr>
          <w:p w:rsidR="0042338B" w:rsidRDefault="0042338B" w:rsidP="00DD078D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42338B" w:rsidRDefault="0042338B" w:rsidP="00DD078D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42338B" w:rsidRDefault="0042338B" w:rsidP="00DD078D">
            <w:pPr>
              <w:jc w:val="center"/>
            </w:pPr>
            <w:r>
              <w:t xml:space="preserve"> (кв.м.)</w:t>
            </w:r>
          </w:p>
        </w:tc>
        <w:tc>
          <w:tcPr>
            <w:tcW w:w="925" w:type="dxa"/>
            <w:textDirection w:val="btLr"/>
            <w:vAlign w:val="center"/>
          </w:tcPr>
          <w:p w:rsidR="0042338B" w:rsidRDefault="0042338B" w:rsidP="00DD078D">
            <w:pPr>
              <w:jc w:val="center"/>
            </w:pPr>
            <w: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42338B" w:rsidRDefault="0042338B" w:rsidP="00DD078D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50" w:type="dxa"/>
            <w:textDirection w:val="btLr"/>
            <w:vAlign w:val="center"/>
          </w:tcPr>
          <w:p w:rsidR="0042338B" w:rsidRDefault="0042338B" w:rsidP="00DD078D">
            <w:pPr>
              <w:ind w:left="113" w:right="113"/>
              <w:jc w:val="center"/>
            </w:pPr>
            <w:r w:rsidRPr="000A5C00">
              <w:t>Площадь</w:t>
            </w:r>
          </w:p>
          <w:p w:rsidR="0042338B" w:rsidRDefault="0042338B" w:rsidP="00DD078D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92" w:type="dxa"/>
            <w:textDirection w:val="btLr"/>
            <w:vAlign w:val="center"/>
          </w:tcPr>
          <w:p w:rsidR="0042338B" w:rsidRDefault="0042338B" w:rsidP="00DD078D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42338B" w:rsidRDefault="0042338B" w:rsidP="00DD078D">
            <w:pPr>
              <w:ind w:left="113" w:right="113"/>
              <w:jc w:val="center"/>
            </w:pPr>
          </w:p>
        </w:tc>
        <w:tc>
          <w:tcPr>
            <w:tcW w:w="1559" w:type="dxa"/>
            <w:vMerge/>
          </w:tcPr>
          <w:p w:rsidR="0042338B" w:rsidRDefault="0042338B"/>
        </w:tc>
        <w:tc>
          <w:tcPr>
            <w:tcW w:w="1702" w:type="dxa"/>
            <w:vMerge/>
          </w:tcPr>
          <w:p w:rsidR="0042338B" w:rsidRDefault="0042338B"/>
        </w:tc>
        <w:tc>
          <w:tcPr>
            <w:tcW w:w="942" w:type="dxa"/>
            <w:vMerge/>
          </w:tcPr>
          <w:p w:rsidR="0042338B" w:rsidRDefault="0042338B"/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1.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Самарская Татьяна Николаевна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Директор МБОУ СОШ №1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887376,05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под домо</w:t>
            </w:r>
            <w:r>
              <w:t>владение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520</w:t>
            </w:r>
            <w:r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Nissan</w:t>
            </w:r>
            <w:r w:rsidRPr="00A401BA">
              <w:t>,2017г.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444236,14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67</w:t>
            </w:r>
            <w:r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61</w:t>
            </w:r>
            <w:r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20</w:t>
            </w:r>
            <w:r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2.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Демина Людмила Ивановна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</w:t>
            </w:r>
            <w:r>
              <w:t xml:space="preserve"> г.Шахты «Г</w:t>
            </w:r>
            <w:r w:rsidRPr="00A401BA">
              <w:t>имназия им</w:t>
            </w:r>
            <w:r>
              <w:t>ени</w:t>
            </w:r>
            <w:r w:rsidRPr="00A401BA">
              <w:t xml:space="preserve"> А.С. Пушкина</w:t>
            </w:r>
            <w:r>
              <w:t xml:space="preserve">» 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>
            <w:r w:rsidRPr="00A401BA">
              <w:t xml:space="preserve"> 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1 545 000,00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-</w:t>
            </w: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73A12">
            <w:r w:rsidRPr="00A401BA">
              <w:t xml:space="preserve">  </w:t>
            </w:r>
          </w:p>
          <w:p w:rsidR="0042338B" w:rsidRPr="00A401BA" w:rsidRDefault="0042338B" w:rsidP="00D73A12">
            <w:r w:rsidRPr="00A401BA">
              <w:t xml:space="preserve">    -</w:t>
            </w: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73A12">
            <w:r w:rsidRPr="00A401BA">
              <w:t xml:space="preserve">     </w:t>
            </w:r>
          </w:p>
          <w:p w:rsidR="0042338B" w:rsidRPr="00A401BA" w:rsidRDefault="0042338B" w:rsidP="00D73A12">
            <w:r w:rsidRPr="00A401BA">
              <w:t xml:space="preserve">     -</w:t>
            </w: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850042,53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DD078D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1 508 000,00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DD078D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946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 000,00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748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 000,00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728000,00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475000,00</w:t>
            </w:r>
          </w:p>
        </w:tc>
        <w:tc>
          <w:tcPr>
            <w:tcW w:w="925" w:type="dxa"/>
          </w:tcPr>
          <w:p w:rsidR="0042338B" w:rsidRPr="00A401BA" w:rsidRDefault="0042338B" w:rsidP="00E72185"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DD078D" w:rsidRDefault="0042338B" w:rsidP="00E72185">
            <w:pPr>
              <w:rPr>
                <w:lang w:val="en-US"/>
              </w:rPr>
            </w:pPr>
          </w:p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945000,00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</w:tcPr>
          <w:p w:rsidR="0042338B" w:rsidRPr="00A401BA" w:rsidRDefault="0042338B" w:rsidP="00E72185"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543000,00</w:t>
            </w:r>
          </w:p>
        </w:tc>
        <w:tc>
          <w:tcPr>
            <w:tcW w:w="925" w:type="dxa"/>
          </w:tcPr>
          <w:p w:rsidR="0042338B" w:rsidRPr="00A401BA" w:rsidRDefault="0042338B" w:rsidP="00E72185"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47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1441000,00</w:t>
            </w:r>
          </w:p>
        </w:tc>
        <w:tc>
          <w:tcPr>
            <w:tcW w:w="925" w:type="dxa"/>
          </w:tcPr>
          <w:p w:rsidR="0042338B" w:rsidRPr="00A401BA" w:rsidRDefault="0042338B" w:rsidP="00E72185"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8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EF75D9"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1534300,00</w:t>
            </w:r>
          </w:p>
        </w:tc>
        <w:tc>
          <w:tcPr>
            <w:tcW w:w="925" w:type="dxa"/>
          </w:tcPr>
          <w:p w:rsidR="0042338B" w:rsidRPr="00A401BA" w:rsidRDefault="0042338B" w:rsidP="00EF75D9"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608  000,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nil"/>
            </w:tcBorders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 w:val="restart"/>
            <w:tcBorders>
              <w:top w:val="nil"/>
            </w:tcBorders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E72185"/>
        </w:tc>
      </w:tr>
      <w:tr w:rsidR="0042338B" w:rsidTr="00DD078D">
        <w:tc>
          <w:tcPr>
            <w:tcW w:w="567" w:type="dxa"/>
            <w:vMerge w:val="restart"/>
            <w:tcBorders>
              <w:top w:val="nil"/>
            </w:tcBorders>
          </w:tcPr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  <w:tcBorders>
              <w:top w:val="nil"/>
            </w:tcBorders>
          </w:tcPr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984" w:type="dxa"/>
            <w:vMerge w:val="restart"/>
            <w:tcBorders>
              <w:top w:val="nil"/>
            </w:tcBorders>
          </w:tcPr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344  000,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603000</w:t>
            </w:r>
            <w:r>
              <w:t>,0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Долевая 2/100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109 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595,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</w:p>
        </w:tc>
        <w:tc>
          <w:tcPr>
            <w:tcW w:w="170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</w:p>
        </w:tc>
      </w:tr>
      <w:tr w:rsidR="0042338B" w:rsidTr="00DD078D">
        <w:trPr>
          <w:trHeight w:val="208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участок, предоставленный для жилищного строительства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Долевая, 349/1508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1508,00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7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36,8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7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42</w:t>
            </w:r>
            <w:r w:rsidRPr="00A401BA">
              <w:t>,</w:t>
            </w:r>
            <w:r>
              <w:t>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2011"/>
        </w:trPr>
        <w:tc>
          <w:tcPr>
            <w:tcW w:w="567" w:type="dxa"/>
            <w:vMerge w:val="restart"/>
          </w:tcPr>
          <w:p w:rsidR="0042338B" w:rsidRPr="00CB5D7B" w:rsidRDefault="0042338B" w:rsidP="00E72185">
            <w:r w:rsidRPr="00CB5D7B">
              <w:t>3.</w:t>
            </w:r>
          </w:p>
          <w:p w:rsidR="0042338B" w:rsidRPr="00CB5D7B" w:rsidRDefault="0042338B" w:rsidP="00E72185"/>
        </w:tc>
        <w:tc>
          <w:tcPr>
            <w:tcW w:w="1843" w:type="dxa"/>
            <w:vMerge w:val="restart"/>
          </w:tcPr>
          <w:p w:rsidR="0042338B" w:rsidRPr="00CB5D7B" w:rsidRDefault="0042338B" w:rsidP="00CB5D7B">
            <w:r>
              <w:t>Файзулина Асия Исаковна</w:t>
            </w:r>
          </w:p>
        </w:tc>
        <w:tc>
          <w:tcPr>
            <w:tcW w:w="1984" w:type="dxa"/>
            <w:vMerge w:val="restart"/>
          </w:tcPr>
          <w:p w:rsidR="0042338B" w:rsidRPr="00CB5D7B" w:rsidRDefault="0042338B" w:rsidP="00CB5D7B">
            <w:r>
              <w:t>Д</w:t>
            </w:r>
            <w:r w:rsidRPr="00CB5D7B">
              <w:t>иректор МБОУ</w:t>
            </w:r>
            <w:r>
              <w:t xml:space="preserve"> г.Шахты</w:t>
            </w:r>
            <w:r w:rsidRPr="00CB5D7B">
              <w:t xml:space="preserve"> «Лицей №3</w:t>
            </w:r>
            <w:r>
              <w:t>»</w:t>
            </w:r>
          </w:p>
        </w:tc>
        <w:tc>
          <w:tcPr>
            <w:tcW w:w="1560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322,0</w:t>
            </w:r>
          </w:p>
        </w:tc>
        <w:tc>
          <w:tcPr>
            <w:tcW w:w="925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CB5D7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CB5D7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CB5D7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CB5D7B" w:rsidRDefault="0042338B" w:rsidP="00DD078D">
            <w:pPr>
              <w:jc w:val="center"/>
            </w:pPr>
            <w:r>
              <w:t xml:space="preserve">Автомобиль </w:t>
            </w:r>
            <w:r w:rsidRPr="00DD078D">
              <w:rPr>
                <w:lang w:val="en-US"/>
              </w:rPr>
              <w:t>BMW 1181</w:t>
            </w:r>
            <w:r>
              <w:t>, 2016г.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CB5D7B" w:rsidRDefault="0042338B" w:rsidP="00DD078D">
            <w:pPr>
              <w:jc w:val="center"/>
            </w:pPr>
            <w:r>
              <w:t>1090995,23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CB5D7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734"/>
        </w:trPr>
        <w:tc>
          <w:tcPr>
            <w:tcW w:w="567" w:type="dxa"/>
            <w:vMerge/>
          </w:tcPr>
          <w:p w:rsidR="0042338B" w:rsidRPr="00CB5D7B" w:rsidRDefault="0042338B" w:rsidP="00E72185"/>
        </w:tc>
        <w:tc>
          <w:tcPr>
            <w:tcW w:w="1843" w:type="dxa"/>
            <w:vMerge/>
          </w:tcPr>
          <w:p w:rsidR="0042338B" w:rsidRDefault="0042338B" w:rsidP="00CB5D7B"/>
        </w:tc>
        <w:tc>
          <w:tcPr>
            <w:tcW w:w="1984" w:type="dxa"/>
            <w:vMerge/>
          </w:tcPr>
          <w:p w:rsidR="0042338B" w:rsidRDefault="0042338B" w:rsidP="00CB5D7B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Жилой дома</w:t>
            </w:r>
          </w:p>
        </w:tc>
        <w:tc>
          <w:tcPr>
            <w:tcW w:w="1134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47,4</w:t>
            </w:r>
          </w:p>
        </w:tc>
        <w:tc>
          <w:tcPr>
            <w:tcW w:w="925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830"/>
        </w:trPr>
        <w:tc>
          <w:tcPr>
            <w:tcW w:w="567" w:type="dxa"/>
            <w:vMerge/>
          </w:tcPr>
          <w:p w:rsidR="0042338B" w:rsidRPr="00CB5D7B" w:rsidRDefault="0042338B" w:rsidP="00E72185"/>
        </w:tc>
        <w:tc>
          <w:tcPr>
            <w:tcW w:w="1843" w:type="dxa"/>
            <w:vMerge/>
          </w:tcPr>
          <w:p w:rsidR="0042338B" w:rsidRDefault="0042338B" w:rsidP="00CB5D7B"/>
        </w:tc>
        <w:tc>
          <w:tcPr>
            <w:tcW w:w="1984" w:type="dxa"/>
            <w:vMerge/>
          </w:tcPr>
          <w:p w:rsidR="0042338B" w:rsidRDefault="0042338B" w:rsidP="00CB5D7B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109,1</w:t>
            </w:r>
          </w:p>
        </w:tc>
        <w:tc>
          <w:tcPr>
            <w:tcW w:w="925" w:type="dxa"/>
            <w:vAlign w:val="center"/>
          </w:tcPr>
          <w:p w:rsidR="0042338B" w:rsidRPr="00CB5D7B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717"/>
        </w:trPr>
        <w:tc>
          <w:tcPr>
            <w:tcW w:w="567" w:type="dxa"/>
            <w:vMerge/>
          </w:tcPr>
          <w:p w:rsidR="0042338B" w:rsidRPr="00CB5D7B" w:rsidRDefault="0042338B" w:rsidP="00E72185"/>
        </w:tc>
        <w:tc>
          <w:tcPr>
            <w:tcW w:w="1843" w:type="dxa"/>
          </w:tcPr>
          <w:p w:rsidR="0042338B" w:rsidRDefault="0042338B" w:rsidP="00CB5D7B">
            <w:r>
              <w:t xml:space="preserve">Супруг </w:t>
            </w:r>
          </w:p>
        </w:tc>
        <w:tc>
          <w:tcPr>
            <w:tcW w:w="1984" w:type="dxa"/>
          </w:tcPr>
          <w:p w:rsidR="0042338B" w:rsidRDefault="0042338B" w:rsidP="00CB5D7B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Default="0042338B" w:rsidP="00DD078D">
            <w:pPr>
              <w:jc w:val="center"/>
            </w:pPr>
            <w:r>
              <w:t>Автомобиль АУДИ А4, 2017г.</w:t>
            </w:r>
          </w:p>
        </w:tc>
        <w:tc>
          <w:tcPr>
            <w:tcW w:w="1702" w:type="dxa"/>
            <w:vAlign w:val="center"/>
          </w:tcPr>
          <w:p w:rsidR="0042338B" w:rsidRDefault="0042338B" w:rsidP="00DD078D">
            <w:pPr>
              <w:jc w:val="center"/>
            </w:pPr>
            <w:r>
              <w:t>864030,05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4.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>
              <w:t>Сапрыкина Любовь Васильевна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ООШ №4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435,0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B03F7A" w:rsidRDefault="0042338B" w:rsidP="00DD078D">
            <w:pPr>
              <w:jc w:val="center"/>
            </w:pPr>
            <w:r>
              <w:t xml:space="preserve">Автомобиль </w:t>
            </w:r>
            <w:r w:rsidRPr="00DD078D">
              <w:rPr>
                <w:lang w:val="en-US"/>
              </w:rPr>
              <w:t>Lada</w:t>
            </w:r>
            <w:r w:rsidRPr="00B03F7A">
              <w:t xml:space="preserve"> </w:t>
            </w:r>
            <w:r w:rsidRPr="00DD078D">
              <w:rPr>
                <w:lang w:val="en-US"/>
              </w:rPr>
              <w:t>Kalina</w:t>
            </w:r>
            <w:r>
              <w:t>,</w:t>
            </w:r>
            <w:r w:rsidRPr="00B03F7A">
              <w:t xml:space="preserve"> </w:t>
            </w:r>
            <w:r w:rsidRPr="00DD078D">
              <w:rPr>
                <w:lang w:val="en-US"/>
              </w:rPr>
              <w:t>201</w:t>
            </w:r>
            <w:r>
              <w:t>1г.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583481,76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68,4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Автомобиль Хундай акцент, 2004г.</w:t>
            </w: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63,2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704"/>
        </w:trPr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5.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Затолока Вадим Валерьевич 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Директор МБОУ СОШ №5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left="-116" w:firstLine="116"/>
              <w:jc w:val="center"/>
            </w:pPr>
            <w:r w:rsidRPr="00A401BA">
              <w:t xml:space="preserve">Квартира                                                  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48,0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522353,95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56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Супруга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                                             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48,0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280220,76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>Несовершеннолетний ребенок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48,0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</w:tcPr>
          <w:p w:rsidR="0042338B" w:rsidRPr="002B350B" w:rsidRDefault="0042338B" w:rsidP="00E72185">
            <w:r w:rsidRPr="002B350B">
              <w:t>6.</w:t>
            </w:r>
          </w:p>
        </w:tc>
        <w:tc>
          <w:tcPr>
            <w:tcW w:w="1843" w:type="dxa"/>
          </w:tcPr>
          <w:p w:rsidR="0042338B" w:rsidRPr="002B350B" w:rsidRDefault="0042338B" w:rsidP="00E72185">
            <w:r w:rsidRPr="002B350B">
              <w:t>Пономарева Наталья Георгиевна</w:t>
            </w:r>
          </w:p>
        </w:tc>
        <w:tc>
          <w:tcPr>
            <w:tcW w:w="1984" w:type="dxa"/>
          </w:tcPr>
          <w:p w:rsidR="0042338B" w:rsidRPr="002B350B" w:rsidRDefault="0042338B" w:rsidP="00A908FA">
            <w:r w:rsidRPr="002B350B">
              <w:t>Директор МБОУ лицей №6 г.Шахты</w:t>
            </w:r>
          </w:p>
        </w:tc>
        <w:tc>
          <w:tcPr>
            <w:tcW w:w="1560" w:type="dxa"/>
            <w:vAlign w:val="center"/>
          </w:tcPr>
          <w:p w:rsidR="0042338B" w:rsidRPr="002B350B" w:rsidRDefault="0042338B" w:rsidP="00DD078D">
            <w:pPr>
              <w:jc w:val="center"/>
            </w:pPr>
            <w:r w:rsidRPr="002B350B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2B350B" w:rsidRDefault="0042338B" w:rsidP="00DD078D">
            <w:pPr>
              <w:jc w:val="center"/>
            </w:pPr>
            <w:r w:rsidRPr="002B350B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2B350B" w:rsidRDefault="0042338B" w:rsidP="00DD078D">
            <w:pPr>
              <w:jc w:val="center"/>
            </w:pPr>
            <w:r w:rsidRPr="002B350B">
              <w:t>61,3</w:t>
            </w:r>
          </w:p>
        </w:tc>
        <w:tc>
          <w:tcPr>
            <w:tcW w:w="925" w:type="dxa"/>
            <w:vAlign w:val="center"/>
          </w:tcPr>
          <w:p w:rsidR="0042338B" w:rsidRPr="002B350B" w:rsidRDefault="0042338B" w:rsidP="00DD078D">
            <w:pPr>
              <w:jc w:val="center"/>
            </w:pPr>
            <w:r w:rsidRPr="002B350B">
              <w:t>Россия</w:t>
            </w:r>
          </w:p>
        </w:tc>
        <w:tc>
          <w:tcPr>
            <w:tcW w:w="1418" w:type="dxa"/>
            <w:vAlign w:val="center"/>
          </w:tcPr>
          <w:p w:rsidR="0042338B" w:rsidRPr="002B350B" w:rsidRDefault="0042338B" w:rsidP="00DD078D">
            <w:pPr>
              <w:jc w:val="center"/>
            </w:pPr>
            <w:r w:rsidRPr="002B350B">
              <w:t>-</w:t>
            </w:r>
          </w:p>
        </w:tc>
        <w:tc>
          <w:tcPr>
            <w:tcW w:w="850" w:type="dxa"/>
            <w:vAlign w:val="center"/>
          </w:tcPr>
          <w:p w:rsidR="0042338B" w:rsidRPr="002B350B" w:rsidRDefault="0042338B" w:rsidP="00DD078D">
            <w:pPr>
              <w:jc w:val="center"/>
            </w:pPr>
            <w:r w:rsidRPr="002B350B">
              <w:t>-</w:t>
            </w:r>
          </w:p>
        </w:tc>
        <w:tc>
          <w:tcPr>
            <w:tcW w:w="992" w:type="dxa"/>
            <w:vAlign w:val="center"/>
          </w:tcPr>
          <w:p w:rsidR="0042338B" w:rsidRPr="002B350B" w:rsidRDefault="0042338B" w:rsidP="00DD078D">
            <w:pPr>
              <w:jc w:val="center"/>
            </w:pPr>
            <w:r w:rsidRPr="002B350B">
              <w:t>-</w:t>
            </w:r>
          </w:p>
        </w:tc>
        <w:tc>
          <w:tcPr>
            <w:tcW w:w="1559" w:type="dxa"/>
            <w:vAlign w:val="center"/>
          </w:tcPr>
          <w:p w:rsidR="0042338B" w:rsidRPr="002B350B" w:rsidRDefault="0042338B" w:rsidP="00DD078D">
            <w:pPr>
              <w:jc w:val="center"/>
            </w:pPr>
            <w:r w:rsidRPr="002B350B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2B350B" w:rsidRDefault="0042338B" w:rsidP="00DD078D">
            <w:pPr>
              <w:jc w:val="center"/>
            </w:pPr>
            <w:r>
              <w:t>1141157,79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7.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Савина Людмила Владимировна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Директора МБОУ СОШ №7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left="-116"/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</w:t>
            </w:r>
            <w:r w:rsidRPr="00386AAC">
              <w:t xml:space="preserve"> </w:t>
            </w:r>
            <w:r w:rsidRPr="00DD078D">
              <w:rPr>
                <w:lang w:val="en-US"/>
              </w:rPr>
              <w:t>ZOTYE</w:t>
            </w:r>
            <w:r>
              <w:t>,</w:t>
            </w:r>
            <w:r w:rsidRPr="00DD078D">
              <w:rPr>
                <w:lang w:val="en-US"/>
              </w:rPr>
              <w:t xml:space="preserve"> 2018</w:t>
            </w:r>
            <w:r>
              <w:t>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569682,98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ind w:left="-108" w:right="-108"/>
              <w:jc w:val="center"/>
            </w:pPr>
            <w:r w:rsidRPr="00A401BA">
              <w:t xml:space="preserve">Квартира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52,1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237823,79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ind w:left="-108" w:right="-108"/>
              <w:jc w:val="center"/>
            </w:pPr>
            <w:r w:rsidRPr="00A401BA">
              <w:t xml:space="preserve">Квартира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45,4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8.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Локтионова Елена Федоровна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СОШ №8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57</w:t>
            </w:r>
            <w:r>
              <w:t>9</w:t>
            </w:r>
            <w:r w:rsidRPr="00A401BA">
              <w:t>,</w:t>
            </w:r>
            <w:r>
              <w:t>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Автомобиль ФОЛЬКСВАГЕН </w:t>
            </w:r>
            <w:r w:rsidRPr="00DD078D">
              <w:rPr>
                <w:lang w:val="en-US"/>
              </w:rPr>
              <w:t>POLO</w:t>
            </w:r>
            <w:r>
              <w:t>, 2020г.</w:t>
            </w:r>
            <w:r w:rsidRPr="00A401BA">
              <w:t xml:space="preserve"> 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691021,43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48,9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40,3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</w:tcPr>
          <w:p w:rsidR="0042338B" w:rsidRPr="00A401BA" w:rsidRDefault="0042338B" w:rsidP="00E72185">
            <w:r w:rsidRPr="00A401BA">
              <w:t>9.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Двалидзе Эльвира Ильбрусовна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Директор МБОУ СОШ №9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ind w:left="-108" w:right="-108"/>
              <w:jc w:val="center"/>
            </w:pPr>
            <w:r w:rsidRPr="00A401BA">
              <w:t xml:space="preserve">Квартира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51,8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Align w:val="center"/>
          </w:tcPr>
          <w:p w:rsidR="0042338B" w:rsidRPr="00246C24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Opel Astra</w:t>
            </w:r>
            <w:r>
              <w:t>, 2012г.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558632,74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890"/>
        </w:trPr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10.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Катькова Анна Ивановна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347AF0">
            <w:r w:rsidRPr="00A401BA">
              <w:t>Директор МБОУ</w:t>
            </w:r>
            <w:r>
              <w:t xml:space="preserve"> г.Шахты «Г</w:t>
            </w:r>
            <w:r w:rsidRPr="00A401BA">
              <w:t>имназия №10</w:t>
            </w:r>
            <w:r>
              <w:t>»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Земли в составе садоводческих объединений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587,0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979790,13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Садов</w:t>
            </w:r>
            <w:r>
              <w:t>ый</w:t>
            </w:r>
            <w:r w:rsidRPr="00A401BA">
              <w:t xml:space="preserve"> домик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9</w:t>
            </w:r>
            <w:r w:rsidRPr="00A401BA">
              <w:t>,</w:t>
            </w:r>
            <w:r>
              <w:t>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35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Земли в составе садоводческих объединений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600</w:t>
            </w:r>
            <w:r w:rsidRPr="00A401BA">
              <w:t>,</w:t>
            </w:r>
            <w:r>
              <w:t>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8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Садов</w:t>
            </w:r>
            <w:r>
              <w:t>ый</w:t>
            </w:r>
            <w:r w:rsidRPr="00A401BA">
              <w:t xml:space="preserve"> домик</w:t>
            </w:r>
          </w:p>
        </w:tc>
        <w:tc>
          <w:tcPr>
            <w:tcW w:w="1134" w:type="dxa"/>
          </w:tcPr>
          <w:p w:rsidR="0042338B" w:rsidRPr="00A401BA" w:rsidRDefault="0042338B" w:rsidP="0060120F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36</w:t>
            </w:r>
            <w:r w:rsidRPr="00A401BA">
              <w:t>,</w:t>
            </w:r>
            <w:r>
              <w:t>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8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</w:tcPr>
          <w:p w:rsidR="0042338B" w:rsidRPr="00A401BA" w:rsidRDefault="0042338B" w:rsidP="00175901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26,7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8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ind w:left="-108" w:right="-108"/>
              <w:jc w:val="center"/>
            </w:pPr>
            <w:r w:rsidRPr="00A401BA">
              <w:t xml:space="preserve">Квартира             </w:t>
            </w:r>
          </w:p>
        </w:tc>
        <w:tc>
          <w:tcPr>
            <w:tcW w:w="1134" w:type="dxa"/>
          </w:tcPr>
          <w:p w:rsidR="0042338B" w:rsidRPr="00A401BA" w:rsidRDefault="0042338B" w:rsidP="00175901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52,3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11.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Рудь Марина Геннадьевна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347AF0">
            <w:r w:rsidRPr="00A401BA">
              <w:t>Директор МБОУ</w:t>
            </w:r>
            <w:r>
              <w:t xml:space="preserve"> г.Шахты</w:t>
            </w:r>
            <w:r w:rsidRPr="00A401BA">
              <w:t xml:space="preserve"> </w:t>
            </w:r>
            <w:r>
              <w:t>«Л</w:t>
            </w:r>
            <w:r w:rsidRPr="00A401BA">
              <w:t>ицей №11</w:t>
            </w:r>
            <w:r>
              <w:t>»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ind w:left="-108" w:firstLine="108"/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72,8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Nissan</w:t>
            </w:r>
            <w:r w:rsidRPr="00347AF0">
              <w:t xml:space="preserve"> </w:t>
            </w:r>
            <w:r w:rsidRPr="00DD078D">
              <w:rPr>
                <w:lang w:val="en-US"/>
              </w:rPr>
              <w:t>Qashqaij</w:t>
            </w:r>
            <w:r w:rsidRPr="00A401BA">
              <w:t>, 2014г.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1062360,98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26,6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left="-116" w:firstLine="116"/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72,8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702" w:type="dxa"/>
            <w:vAlign w:val="center"/>
          </w:tcPr>
          <w:p w:rsidR="0042338B" w:rsidRPr="000B3B67" w:rsidRDefault="0042338B" w:rsidP="00DD078D">
            <w:pPr>
              <w:jc w:val="center"/>
            </w:pPr>
            <w:r>
              <w:t>495333,62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</w:tcPr>
          <w:p w:rsidR="0042338B" w:rsidRPr="00A401BA" w:rsidRDefault="0042338B" w:rsidP="00175901">
            <w:r w:rsidRPr="00A401BA">
              <w:t>1</w:t>
            </w:r>
            <w:r w:rsidRPr="00DD078D">
              <w:rPr>
                <w:lang w:val="en-US"/>
              </w:rPr>
              <w:t>2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Глухова Светлана Анатольевна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 xml:space="preserve">Директор МБОУ СОШ № </w:t>
            </w:r>
            <w:smartTag w:uri="urn:schemas-microsoft-com:office:smarttags" w:element="metricconverter">
              <w:smartTagPr>
                <w:attr w:name="ProductID" w:val="12 г"/>
              </w:smartTagPr>
              <w:r w:rsidRPr="00A401BA">
                <w:t>12 г</w:t>
              </w:r>
            </w:smartTag>
            <w:r w:rsidRPr="00A401BA">
              <w:t>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77,6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 ВАЗ 21093, 1993г.</w:t>
            </w:r>
          </w:p>
        </w:tc>
        <w:tc>
          <w:tcPr>
            <w:tcW w:w="1702" w:type="dxa"/>
            <w:vAlign w:val="center"/>
          </w:tcPr>
          <w:p w:rsidR="0042338B" w:rsidRPr="000B3B67" w:rsidRDefault="0042338B" w:rsidP="00DD078D">
            <w:pPr>
              <w:jc w:val="center"/>
            </w:pPr>
            <w:r>
              <w:t>534780,20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848"/>
        </w:trPr>
        <w:tc>
          <w:tcPr>
            <w:tcW w:w="567" w:type="dxa"/>
            <w:vMerge w:val="restart"/>
          </w:tcPr>
          <w:p w:rsidR="0042338B" w:rsidRPr="00A401BA" w:rsidRDefault="0042338B" w:rsidP="00225C4D">
            <w:r w:rsidRPr="00A401BA">
              <w:t>1</w:t>
            </w:r>
            <w:r>
              <w:t>3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E8104C" w:rsidRDefault="0042338B" w:rsidP="00E72185">
            <w:r w:rsidRPr="00E8104C">
              <w:t>Кучук Людмила Владасовна</w:t>
            </w:r>
          </w:p>
        </w:tc>
        <w:tc>
          <w:tcPr>
            <w:tcW w:w="1984" w:type="dxa"/>
            <w:vMerge w:val="restart"/>
          </w:tcPr>
          <w:p w:rsidR="0042338B" w:rsidRPr="00E8104C" w:rsidRDefault="0042338B" w:rsidP="00E72185">
            <w:r w:rsidRPr="00E8104C">
              <w:t>Директор МБОУ СОШ №14 г.Шахты</w:t>
            </w:r>
          </w:p>
        </w:tc>
        <w:tc>
          <w:tcPr>
            <w:tcW w:w="1560" w:type="dxa"/>
            <w:vAlign w:val="center"/>
          </w:tcPr>
          <w:p w:rsidR="0042338B" w:rsidRPr="00E8104C" w:rsidRDefault="0042338B" w:rsidP="00DD078D">
            <w:pPr>
              <w:jc w:val="center"/>
            </w:pPr>
            <w:r w:rsidRPr="00E8104C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E8104C" w:rsidRDefault="0042338B" w:rsidP="00DD078D">
            <w:pPr>
              <w:jc w:val="center"/>
            </w:pPr>
            <w:r w:rsidRPr="00E8104C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E8104C" w:rsidRDefault="0042338B" w:rsidP="00DD078D">
            <w:pPr>
              <w:jc w:val="center"/>
            </w:pPr>
            <w:r w:rsidRPr="00E8104C">
              <w:t>53,7</w:t>
            </w:r>
          </w:p>
        </w:tc>
        <w:tc>
          <w:tcPr>
            <w:tcW w:w="925" w:type="dxa"/>
            <w:vAlign w:val="center"/>
          </w:tcPr>
          <w:p w:rsidR="0042338B" w:rsidRPr="00E8104C" w:rsidRDefault="0042338B" w:rsidP="00DD078D">
            <w:pPr>
              <w:jc w:val="center"/>
            </w:pPr>
            <w:r w:rsidRPr="00E8104C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E8104C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E8104C" w:rsidRDefault="0042338B" w:rsidP="00DD078D">
            <w:pPr>
              <w:jc w:val="center"/>
            </w:pPr>
            <w:r w:rsidRPr="00E8104C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E8104C" w:rsidRDefault="0042338B" w:rsidP="00DD078D">
            <w:pPr>
              <w:jc w:val="center"/>
            </w:pPr>
            <w:r w:rsidRPr="00E8104C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E8104C" w:rsidRDefault="0042338B" w:rsidP="00DD078D">
            <w:pPr>
              <w:jc w:val="center"/>
            </w:pPr>
            <w:r w:rsidRPr="00E8104C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E8104C" w:rsidRDefault="0042338B" w:rsidP="00DD078D">
            <w:pPr>
              <w:jc w:val="center"/>
            </w:pPr>
            <w:r>
              <w:t>947515,89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848"/>
        </w:trPr>
        <w:tc>
          <w:tcPr>
            <w:tcW w:w="567" w:type="dxa"/>
            <w:vMerge/>
          </w:tcPr>
          <w:p w:rsidR="0042338B" w:rsidRPr="00A401BA" w:rsidRDefault="0042338B" w:rsidP="00225C4D"/>
        </w:tc>
        <w:tc>
          <w:tcPr>
            <w:tcW w:w="1843" w:type="dxa"/>
            <w:vMerge/>
          </w:tcPr>
          <w:p w:rsidR="0042338B" w:rsidRPr="00E8104C" w:rsidRDefault="0042338B" w:rsidP="00E72185"/>
        </w:tc>
        <w:tc>
          <w:tcPr>
            <w:tcW w:w="1984" w:type="dxa"/>
            <w:vMerge/>
          </w:tcPr>
          <w:p w:rsidR="0042338B" w:rsidRPr="00E8104C" w:rsidRDefault="0042338B" w:rsidP="00E72185"/>
        </w:tc>
        <w:tc>
          <w:tcPr>
            <w:tcW w:w="1560" w:type="dxa"/>
            <w:vAlign w:val="center"/>
          </w:tcPr>
          <w:p w:rsidR="0042338B" w:rsidRPr="00E8104C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E8104C" w:rsidRDefault="0042338B" w:rsidP="00DD078D">
            <w:pPr>
              <w:jc w:val="center"/>
            </w:pPr>
            <w:r>
              <w:t>Общая совместная</w:t>
            </w:r>
          </w:p>
        </w:tc>
        <w:tc>
          <w:tcPr>
            <w:tcW w:w="776" w:type="dxa"/>
            <w:vAlign w:val="center"/>
          </w:tcPr>
          <w:p w:rsidR="0042338B" w:rsidRPr="00E8104C" w:rsidRDefault="0042338B" w:rsidP="00DD078D">
            <w:pPr>
              <w:jc w:val="center"/>
            </w:pPr>
            <w:r>
              <w:t>43,6</w:t>
            </w:r>
          </w:p>
        </w:tc>
        <w:tc>
          <w:tcPr>
            <w:tcW w:w="925" w:type="dxa"/>
            <w:vAlign w:val="center"/>
          </w:tcPr>
          <w:p w:rsidR="0042338B" w:rsidRPr="00E8104C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E8104C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E8104C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E8104C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E8104C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30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E8104C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E8104C" w:rsidRDefault="0042338B" w:rsidP="00DD078D">
            <w:pPr>
              <w:jc w:val="center"/>
            </w:pPr>
            <w:r>
              <w:t>Общая совместная</w:t>
            </w:r>
          </w:p>
        </w:tc>
        <w:tc>
          <w:tcPr>
            <w:tcW w:w="776" w:type="dxa"/>
            <w:vAlign w:val="center"/>
          </w:tcPr>
          <w:p w:rsidR="0042338B" w:rsidRPr="00E8104C" w:rsidRDefault="0042338B" w:rsidP="00DD078D">
            <w:pPr>
              <w:jc w:val="center"/>
            </w:pPr>
            <w:r>
              <w:t>43,6</w:t>
            </w:r>
          </w:p>
        </w:tc>
        <w:tc>
          <w:tcPr>
            <w:tcW w:w="925" w:type="dxa"/>
            <w:vAlign w:val="center"/>
          </w:tcPr>
          <w:p w:rsidR="0042338B" w:rsidRPr="00E8104C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 Тойота Королла, 2012</w:t>
            </w:r>
            <w:r>
              <w:t>г.</w:t>
            </w:r>
            <w:r w:rsidRPr="00A401BA">
              <w:t xml:space="preserve"> 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325913,27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552"/>
        </w:trPr>
        <w:tc>
          <w:tcPr>
            <w:tcW w:w="567" w:type="dxa"/>
            <w:vMerge w:val="restart"/>
          </w:tcPr>
          <w:p w:rsidR="0042338B" w:rsidRPr="00A401BA" w:rsidRDefault="0042338B" w:rsidP="00E72185">
            <w:r>
              <w:t>14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>
              <w:t>Абрамян Марина Леонидовна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СОШ №15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46,7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Автомобиль, </w:t>
            </w:r>
            <w:r>
              <w:t xml:space="preserve">ОПЕЛЬ </w:t>
            </w:r>
            <w:r w:rsidRPr="00DD078D">
              <w:rPr>
                <w:lang w:val="en-US"/>
              </w:rPr>
              <w:t>Astra</w:t>
            </w:r>
            <w:r w:rsidRPr="00E6397B">
              <w:t xml:space="preserve"> </w:t>
            </w:r>
            <w:r w:rsidRPr="00DD078D">
              <w:rPr>
                <w:lang w:val="en-US"/>
              </w:rPr>
              <w:t>J</w:t>
            </w:r>
            <w:r w:rsidRPr="00A401BA">
              <w:t>, 201</w:t>
            </w:r>
            <w:r w:rsidRPr="00E6397B">
              <w:t>3</w:t>
            </w:r>
            <w:r w:rsidRPr="00A401BA">
              <w:t>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442725,37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552"/>
        </w:trPr>
        <w:tc>
          <w:tcPr>
            <w:tcW w:w="567" w:type="dxa"/>
            <w:vMerge/>
          </w:tcPr>
          <w:p w:rsidR="0042338B" w:rsidRDefault="0042338B" w:rsidP="00E72185"/>
        </w:tc>
        <w:tc>
          <w:tcPr>
            <w:tcW w:w="1843" w:type="dxa"/>
            <w:vMerge/>
          </w:tcPr>
          <w:p w:rsidR="0042338B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34,8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552"/>
        </w:trPr>
        <w:tc>
          <w:tcPr>
            <w:tcW w:w="567" w:type="dxa"/>
            <w:vMerge/>
          </w:tcPr>
          <w:p w:rsidR="0042338B" w:rsidRDefault="0042338B" w:rsidP="00E72185"/>
        </w:tc>
        <w:tc>
          <w:tcPr>
            <w:tcW w:w="1843" w:type="dxa"/>
          </w:tcPr>
          <w:p w:rsidR="0042338B" w:rsidRDefault="0042338B" w:rsidP="00E72185">
            <w:r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973552">
            <w:r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Default="0042338B" w:rsidP="00DD078D">
            <w:pPr>
              <w:jc w:val="center"/>
            </w:pPr>
            <w:r>
              <w:t>146722,57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8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>Несовершеннолетний ребенок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973552">
            <w:r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1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>Несовершеннолетний ребенок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973552">
            <w:r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225C4D">
            <w:r w:rsidRPr="00A401BA">
              <w:t>1</w:t>
            </w:r>
            <w:r>
              <w:t>5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Приступа Ирина Михайловна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ООШ №17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сельскохозяйственного назначения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Общая долевая собственность</w:t>
            </w:r>
            <w:r>
              <w:t xml:space="preserve"> 200/33733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476    599,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33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Kia</w:t>
            </w:r>
            <w:r w:rsidRPr="00280E53">
              <w:t xml:space="preserve"> </w:t>
            </w:r>
            <w:r w:rsidRPr="00DD078D">
              <w:rPr>
                <w:lang w:val="en-US"/>
              </w:rPr>
              <w:t>Soul</w:t>
            </w:r>
            <w:r w:rsidRPr="00280E53">
              <w:t xml:space="preserve"> (</w:t>
            </w:r>
            <w:r w:rsidRPr="00DD078D">
              <w:rPr>
                <w:lang w:val="en-US"/>
              </w:rPr>
              <w:t>SK</w:t>
            </w:r>
            <w:r w:rsidRPr="00280E53">
              <w:t>3)</w:t>
            </w:r>
            <w:r w:rsidRPr="00A401BA">
              <w:t>,201</w:t>
            </w:r>
            <w:r w:rsidRPr="00280E53">
              <w:t>9</w:t>
            </w:r>
            <w:r w:rsidRPr="00A401BA">
              <w:t>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1285141,37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ind w:left="-108"/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31,0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225C4D">
            <w:r w:rsidRPr="00A401BA">
              <w:t>1</w:t>
            </w:r>
            <w:r>
              <w:t>6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Володина Нелли Михайловна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СОШ №20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</w:t>
            </w:r>
            <w:r w:rsidRPr="00A401BA">
              <w:t>олевая 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1740</w:t>
            </w:r>
            <w:r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</w:t>
            </w:r>
            <w:r>
              <w:t xml:space="preserve"> д</w:t>
            </w:r>
            <w:r w:rsidRPr="00A401BA">
              <w:t xml:space="preserve">ля ведения личного подсобного хозяйства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1740</w:t>
            </w:r>
            <w:r>
              <w:t>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1030314,35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</w:t>
            </w:r>
            <w:r w:rsidRPr="00A401BA">
              <w:t>олевая 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127</w:t>
            </w:r>
            <w:r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127</w:t>
            </w:r>
            <w:r>
              <w:t>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45,4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673"/>
        </w:trPr>
        <w:tc>
          <w:tcPr>
            <w:tcW w:w="567" w:type="dxa"/>
            <w:vMerge w:val="restart"/>
          </w:tcPr>
          <w:p w:rsidR="0042338B" w:rsidRPr="00C6524E" w:rsidRDefault="0042338B" w:rsidP="00225C4D">
            <w:r w:rsidRPr="00C6524E">
              <w:t>1</w:t>
            </w:r>
            <w:r>
              <w:t>7</w:t>
            </w:r>
            <w:r w:rsidRPr="00C6524E">
              <w:t>.</w:t>
            </w:r>
          </w:p>
        </w:tc>
        <w:tc>
          <w:tcPr>
            <w:tcW w:w="1843" w:type="dxa"/>
            <w:vMerge w:val="restart"/>
          </w:tcPr>
          <w:p w:rsidR="0042338B" w:rsidRPr="00C6524E" w:rsidRDefault="0042338B" w:rsidP="00E72185">
            <w:r>
              <w:t>Федотова Оксана Александровна</w:t>
            </w:r>
          </w:p>
        </w:tc>
        <w:tc>
          <w:tcPr>
            <w:tcW w:w="1984" w:type="dxa"/>
            <w:vMerge w:val="restart"/>
          </w:tcPr>
          <w:p w:rsidR="0042338B" w:rsidRPr="00C6524E" w:rsidRDefault="0042338B" w:rsidP="00C6524E">
            <w:r>
              <w:t>И.о. д</w:t>
            </w:r>
            <w:r w:rsidRPr="00C6524E">
              <w:t>иректор</w:t>
            </w:r>
            <w:r>
              <w:t>а</w:t>
            </w:r>
            <w:r w:rsidRPr="00C6524E">
              <w:t xml:space="preserve"> МБОУ СОШ №21 г.Шахты</w:t>
            </w:r>
          </w:p>
        </w:tc>
        <w:tc>
          <w:tcPr>
            <w:tcW w:w="1560" w:type="dxa"/>
            <w:vAlign w:val="center"/>
          </w:tcPr>
          <w:p w:rsidR="0042338B" w:rsidRPr="00C6524E" w:rsidRDefault="0042338B" w:rsidP="00DD078D">
            <w:pPr>
              <w:jc w:val="center"/>
            </w:pPr>
            <w:r>
              <w:t>Дачный участок</w:t>
            </w:r>
            <w:r w:rsidRPr="00C6524E">
              <w:t xml:space="preserve">  </w:t>
            </w:r>
          </w:p>
        </w:tc>
        <w:tc>
          <w:tcPr>
            <w:tcW w:w="1134" w:type="dxa"/>
            <w:vAlign w:val="center"/>
          </w:tcPr>
          <w:p w:rsidR="0042338B" w:rsidRPr="00C6524E" w:rsidRDefault="0042338B" w:rsidP="00DD078D">
            <w:pPr>
              <w:jc w:val="center"/>
            </w:pPr>
            <w:r w:rsidRPr="00C6524E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C6524E" w:rsidRDefault="0042338B" w:rsidP="00DD078D">
            <w:pPr>
              <w:jc w:val="center"/>
            </w:pPr>
            <w:r>
              <w:t>0,</w:t>
            </w:r>
            <w:r w:rsidRPr="00C6524E">
              <w:t>6</w:t>
            </w:r>
          </w:p>
        </w:tc>
        <w:tc>
          <w:tcPr>
            <w:tcW w:w="925" w:type="dxa"/>
            <w:vAlign w:val="center"/>
          </w:tcPr>
          <w:p w:rsidR="0042338B" w:rsidRPr="00C6524E" w:rsidRDefault="0042338B" w:rsidP="00DD078D">
            <w:pPr>
              <w:jc w:val="center"/>
            </w:pPr>
            <w:r w:rsidRPr="00C6524E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C6524E" w:rsidRDefault="0042338B" w:rsidP="00DD078D">
            <w:pPr>
              <w:jc w:val="center"/>
            </w:pPr>
            <w:r w:rsidRPr="00C6524E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C6524E" w:rsidRDefault="0042338B" w:rsidP="00DD078D">
            <w:pPr>
              <w:jc w:val="center"/>
            </w:pPr>
            <w:r w:rsidRPr="00C6524E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C6524E" w:rsidRDefault="0042338B" w:rsidP="00DD078D">
            <w:pPr>
              <w:jc w:val="center"/>
            </w:pPr>
            <w:r w:rsidRPr="00C6524E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C6524E" w:rsidRDefault="0042338B" w:rsidP="00DD078D">
            <w:pPr>
              <w:jc w:val="center"/>
            </w:pPr>
            <w:r w:rsidRPr="00C6524E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C6524E" w:rsidRDefault="0042338B" w:rsidP="00DD078D">
            <w:pPr>
              <w:jc w:val="center"/>
            </w:pPr>
            <w:r>
              <w:t>888129,68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C6524E" w:rsidRDefault="0042338B" w:rsidP="00DD078D">
            <w:pPr>
              <w:jc w:val="center"/>
            </w:pPr>
            <w:r w:rsidRPr="00C6524E">
              <w:t>-</w:t>
            </w:r>
          </w:p>
        </w:tc>
      </w:tr>
      <w:tr w:rsidR="0042338B" w:rsidTr="00DD078D">
        <w:trPr>
          <w:trHeight w:val="673"/>
        </w:trPr>
        <w:tc>
          <w:tcPr>
            <w:tcW w:w="567" w:type="dxa"/>
            <w:vMerge/>
          </w:tcPr>
          <w:p w:rsidR="0042338B" w:rsidRPr="00C6524E" w:rsidRDefault="0042338B" w:rsidP="00E72185"/>
        </w:tc>
        <w:tc>
          <w:tcPr>
            <w:tcW w:w="1843" w:type="dxa"/>
            <w:vMerge/>
          </w:tcPr>
          <w:p w:rsidR="0042338B" w:rsidRDefault="0042338B" w:rsidP="00E72185"/>
        </w:tc>
        <w:tc>
          <w:tcPr>
            <w:tcW w:w="1984" w:type="dxa"/>
            <w:vMerge/>
          </w:tcPr>
          <w:p w:rsidR="0042338B" w:rsidRDefault="0042338B" w:rsidP="00C6524E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C6524E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43,9</w:t>
            </w:r>
          </w:p>
        </w:tc>
        <w:tc>
          <w:tcPr>
            <w:tcW w:w="925" w:type="dxa"/>
            <w:vAlign w:val="center"/>
          </w:tcPr>
          <w:p w:rsidR="0042338B" w:rsidRPr="00C6524E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C6524E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C6524E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C6524E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C6524E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C6524E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C6524E" w:rsidRDefault="0042338B" w:rsidP="00E72185"/>
        </w:tc>
        <w:tc>
          <w:tcPr>
            <w:tcW w:w="1843" w:type="dxa"/>
          </w:tcPr>
          <w:p w:rsidR="0042338B" w:rsidRPr="00F96DD1" w:rsidRDefault="0042338B" w:rsidP="00E72185">
            <w:r w:rsidRPr="00F96DD1">
              <w:t xml:space="preserve">Супруг </w:t>
            </w:r>
          </w:p>
        </w:tc>
        <w:tc>
          <w:tcPr>
            <w:tcW w:w="1984" w:type="dxa"/>
          </w:tcPr>
          <w:p w:rsidR="0042338B" w:rsidRPr="00F96DD1" w:rsidRDefault="0042338B" w:rsidP="00E72185"/>
        </w:tc>
        <w:tc>
          <w:tcPr>
            <w:tcW w:w="1560" w:type="dxa"/>
            <w:vAlign w:val="center"/>
          </w:tcPr>
          <w:p w:rsidR="0042338B" w:rsidRPr="00F96DD1" w:rsidRDefault="0042338B" w:rsidP="00DD078D">
            <w:pPr>
              <w:jc w:val="center"/>
            </w:pPr>
            <w:r w:rsidRPr="00F96DD1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F96DD1" w:rsidRDefault="0042338B" w:rsidP="00DD078D">
            <w:pPr>
              <w:jc w:val="center"/>
            </w:pPr>
            <w:r w:rsidRPr="00F96DD1">
              <w:t>-</w:t>
            </w:r>
          </w:p>
        </w:tc>
        <w:tc>
          <w:tcPr>
            <w:tcW w:w="776" w:type="dxa"/>
            <w:vAlign w:val="center"/>
          </w:tcPr>
          <w:p w:rsidR="0042338B" w:rsidRPr="00F96DD1" w:rsidRDefault="0042338B" w:rsidP="00DD078D">
            <w:pPr>
              <w:jc w:val="center"/>
            </w:pPr>
            <w:r w:rsidRPr="00F96DD1">
              <w:t>-</w:t>
            </w:r>
          </w:p>
        </w:tc>
        <w:tc>
          <w:tcPr>
            <w:tcW w:w="925" w:type="dxa"/>
            <w:vAlign w:val="center"/>
          </w:tcPr>
          <w:p w:rsidR="0042338B" w:rsidRPr="00F96DD1" w:rsidRDefault="0042338B" w:rsidP="00DD078D">
            <w:pPr>
              <w:jc w:val="center"/>
            </w:pPr>
            <w:r w:rsidRPr="00F96DD1">
              <w:t>-</w:t>
            </w:r>
          </w:p>
        </w:tc>
        <w:tc>
          <w:tcPr>
            <w:tcW w:w="1418" w:type="dxa"/>
            <w:vAlign w:val="center"/>
          </w:tcPr>
          <w:p w:rsidR="0042338B" w:rsidRPr="00F96DD1" w:rsidRDefault="0042338B" w:rsidP="00DD078D">
            <w:pPr>
              <w:jc w:val="center"/>
            </w:pPr>
            <w:r w:rsidRPr="00F96DD1">
              <w:t>Не имеет</w:t>
            </w:r>
          </w:p>
        </w:tc>
        <w:tc>
          <w:tcPr>
            <w:tcW w:w="850" w:type="dxa"/>
            <w:vAlign w:val="center"/>
          </w:tcPr>
          <w:p w:rsidR="0042338B" w:rsidRPr="00F96DD1" w:rsidRDefault="0042338B" w:rsidP="00DD078D">
            <w:pPr>
              <w:jc w:val="center"/>
            </w:pPr>
            <w:r w:rsidRPr="00F96DD1">
              <w:t>-</w:t>
            </w:r>
          </w:p>
        </w:tc>
        <w:tc>
          <w:tcPr>
            <w:tcW w:w="992" w:type="dxa"/>
            <w:vAlign w:val="center"/>
          </w:tcPr>
          <w:p w:rsidR="0042338B" w:rsidRPr="00F96DD1" w:rsidRDefault="0042338B" w:rsidP="00DD078D">
            <w:pPr>
              <w:jc w:val="center"/>
            </w:pPr>
            <w:r w:rsidRPr="00F96DD1">
              <w:t>-</w:t>
            </w:r>
          </w:p>
        </w:tc>
        <w:tc>
          <w:tcPr>
            <w:tcW w:w="1559" w:type="dxa"/>
            <w:vAlign w:val="center"/>
          </w:tcPr>
          <w:p w:rsidR="0042338B" w:rsidRPr="00F96DD1" w:rsidRDefault="0042338B" w:rsidP="00DD078D">
            <w:pPr>
              <w:jc w:val="center"/>
            </w:pPr>
            <w:r w:rsidRPr="00F96DD1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F96DD1" w:rsidRDefault="0042338B" w:rsidP="00DD078D">
            <w:pPr>
              <w:jc w:val="center"/>
            </w:pPr>
            <w:r>
              <w:t>1030588,41</w:t>
            </w:r>
          </w:p>
        </w:tc>
        <w:tc>
          <w:tcPr>
            <w:tcW w:w="942" w:type="dxa"/>
            <w:vAlign w:val="center"/>
          </w:tcPr>
          <w:p w:rsidR="0042338B" w:rsidRPr="00F96DD1" w:rsidRDefault="0042338B" w:rsidP="00DD078D">
            <w:pPr>
              <w:jc w:val="center"/>
            </w:pPr>
            <w:r w:rsidRPr="00F96DD1">
              <w:t>-</w:t>
            </w:r>
          </w:p>
        </w:tc>
      </w:tr>
      <w:tr w:rsidR="0042338B" w:rsidTr="00DD078D">
        <w:trPr>
          <w:trHeight w:val="1301"/>
        </w:trPr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1</w:t>
            </w:r>
            <w:r>
              <w:t>8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>
              <w:t>Козаченко Светлана Дмитриевна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Директор МБОУ СОШ №22 г.Шахты</w:t>
            </w:r>
          </w:p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92766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750410,73</w:t>
            </w:r>
          </w:p>
        </w:tc>
        <w:tc>
          <w:tcPr>
            <w:tcW w:w="942" w:type="dxa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  <w:r w:rsidRPr="000627D6">
              <w:t>-</w:t>
            </w:r>
          </w:p>
        </w:tc>
      </w:tr>
      <w:tr w:rsidR="0042338B" w:rsidTr="00DD078D">
        <w:trPr>
          <w:trHeight w:val="82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92,2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A401BA">
              <w:t xml:space="preserve">Автомобиль, </w:t>
            </w:r>
            <w:r>
              <w:t>ФОЛЬКСВАГЕН ПОЛО</w:t>
            </w:r>
            <w:r w:rsidRPr="00A401BA">
              <w:t>, 201</w:t>
            </w:r>
            <w:r>
              <w:t>3</w:t>
            </w:r>
            <w:r w:rsidRPr="00A401BA">
              <w:t>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>
              <w:t>778545,45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82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36,0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82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43,9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828"/>
        </w:trPr>
        <w:tc>
          <w:tcPr>
            <w:tcW w:w="567" w:type="dxa"/>
          </w:tcPr>
          <w:p w:rsidR="0042338B" w:rsidRDefault="0042338B" w:rsidP="00E72185">
            <w:r>
              <w:t>19.</w:t>
            </w:r>
          </w:p>
        </w:tc>
        <w:tc>
          <w:tcPr>
            <w:tcW w:w="1843" w:type="dxa"/>
          </w:tcPr>
          <w:p w:rsidR="0042338B" w:rsidRPr="00A401BA" w:rsidRDefault="0042338B" w:rsidP="00973552">
            <w:r>
              <w:t>Ранова Анна Александровна</w:t>
            </w:r>
          </w:p>
        </w:tc>
        <w:tc>
          <w:tcPr>
            <w:tcW w:w="1984" w:type="dxa"/>
          </w:tcPr>
          <w:p w:rsidR="0042338B" w:rsidRPr="00A401BA" w:rsidRDefault="0042338B" w:rsidP="00973552">
            <w:r>
              <w:t>Директора МБОУ СОШ №23 г.Шахты</w:t>
            </w:r>
          </w:p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37,4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36377C" w:rsidRDefault="0042338B" w:rsidP="00DD078D">
            <w:pPr>
              <w:jc w:val="center"/>
            </w:pPr>
            <w:r>
              <w:t xml:space="preserve">Автомобиль ОПЕЛЬ </w:t>
            </w:r>
            <w:r w:rsidRPr="00DD078D">
              <w:rPr>
                <w:lang w:val="en-US"/>
              </w:rPr>
              <w:t>MERIVA</w:t>
            </w:r>
            <w:r>
              <w:t>, 2007г.</w:t>
            </w:r>
          </w:p>
        </w:tc>
        <w:tc>
          <w:tcPr>
            <w:tcW w:w="1702" w:type="dxa"/>
            <w:vAlign w:val="center"/>
          </w:tcPr>
          <w:p w:rsidR="0042338B" w:rsidRDefault="0042338B" w:rsidP="00DD078D">
            <w:pPr>
              <w:jc w:val="center"/>
            </w:pPr>
            <w:r>
              <w:t>711154,16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828"/>
        </w:trPr>
        <w:tc>
          <w:tcPr>
            <w:tcW w:w="567" w:type="dxa"/>
            <w:vMerge w:val="restart"/>
          </w:tcPr>
          <w:p w:rsidR="0042338B" w:rsidRDefault="0042338B" w:rsidP="00E72185"/>
        </w:tc>
        <w:tc>
          <w:tcPr>
            <w:tcW w:w="1843" w:type="dxa"/>
          </w:tcPr>
          <w:p w:rsidR="0042338B" w:rsidRDefault="0042338B" w:rsidP="00973552">
            <w:r>
              <w:t xml:space="preserve">Супруг </w:t>
            </w:r>
          </w:p>
        </w:tc>
        <w:tc>
          <w:tcPr>
            <w:tcW w:w="1984" w:type="dxa"/>
          </w:tcPr>
          <w:p w:rsidR="0042338B" w:rsidRDefault="0042338B" w:rsidP="00973552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Default="0042338B" w:rsidP="00DD078D">
            <w:pPr>
              <w:jc w:val="center"/>
            </w:pPr>
            <w:r>
              <w:t>40200,00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828"/>
        </w:trPr>
        <w:tc>
          <w:tcPr>
            <w:tcW w:w="567" w:type="dxa"/>
            <w:vMerge/>
          </w:tcPr>
          <w:p w:rsidR="0042338B" w:rsidRDefault="0042338B" w:rsidP="00E72185"/>
        </w:tc>
        <w:tc>
          <w:tcPr>
            <w:tcW w:w="1843" w:type="dxa"/>
          </w:tcPr>
          <w:p w:rsidR="0042338B" w:rsidRDefault="0042338B" w:rsidP="00973552">
            <w:r>
              <w:t>Несовершеннолетний ребенок</w:t>
            </w:r>
          </w:p>
        </w:tc>
        <w:tc>
          <w:tcPr>
            <w:tcW w:w="1984" w:type="dxa"/>
          </w:tcPr>
          <w:p w:rsidR="0042338B" w:rsidRDefault="0042338B" w:rsidP="00973552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828"/>
        </w:trPr>
        <w:tc>
          <w:tcPr>
            <w:tcW w:w="567" w:type="dxa"/>
            <w:vMerge w:val="restart"/>
          </w:tcPr>
          <w:p w:rsidR="0042338B" w:rsidRPr="00A401BA" w:rsidRDefault="0042338B" w:rsidP="00E72185">
            <w:r>
              <w:t>20.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973552">
            <w:r w:rsidRPr="00A401BA">
              <w:t>Дудкина Елена Ивановна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973552">
            <w:r w:rsidRPr="00A401BA">
              <w:t>Директор МБОУ СОШ №25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Земельный участок для размещения личного подсобного хозяйства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697</w:t>
            </w:r>
            <w:r w:rsidRPr="00A401BA"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1F473A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Nissan Juke</w:t>
            </w:r>
            <w:r>
              <w:t>, 2012г.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794852,82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828"/>
        </w:trPr>
        <w:tc>
          <w:tcPr>
            <w:tcW w:w="567" w:type="dxa"/>
            <w:vMerge/>
          </w:tcPr>
          <w:p w:rsidR="0042338B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973552"/>
        </w:tc>
        <w:tc>
          <w:tcPr>
            <w:tcW w:w="1984" w:type="dxa"/>
            <w:vMerge/>
          </w:tcPr>
          <w:p w:rsidR="0042338B" w:rsidRPr="00A401BA" w:rsidRDefault="0042338B" w:rsidP="00973552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52,5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828"/>
        </w:trPr>
        <w:tc>
          <w:tcPr>
            <w:tcW w:w="567" w:type="dxa"/>
            <w:vMerge/>
          </w:tcPr>
          <w:p w:rsidR="0042338B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973552"/>
        </w:tc>
        <w:tc>
          <w:tcPr>
            <w:tcW w:w="1984" w:type="dxa"/>
            <w:vMerge/>
          </w:tcPr>
          <w:p w:rsidR="0042338B" w:rsidRPr="00A401BA" w:rsidRDefault="0042338B" w:rsidP="00973552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46,4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828"/>
        </w:trPr>
        <w:tc>
          <w:tcPr>
            <w:tcW w:w="567" w:type="dxa"/>
            <w:vMerge/>
          </w:tcPr>
          <w:p w:rsidR="0042338B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973552"/>
        </w:tc>
        <w:tc>
          <w:tcPr>
            <w:tcW w:w="1984" w:type="dxa"/>
            <w:vMerge/>
          </w:tcPr>
          <w:p w:rsidR="0042338B" w:rsidRPr="00A401BA" w:rsidRDefault="0042338B" w:rsidP="00973552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47,8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82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973552"/>
        </w:tc>
        <w:tc>
          <w:tcPr>
            <w:tcW w:w="1984" w:type="dxa"/>
            <w:vMerge/>
          </w:tcPr>
          <w:p w:rsidR="0042338B" w:rsidRPr="00A401BA" w:rsidRDefault="0042338B" w:rsidP="00973552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33,0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приусадебный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564,0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Автомобиль Лэндровер рэндж ровер спорт, 2013г.</w:t>
            </w:r>
          </w:p>
          <w:p w:rsidR="0042338B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8E4C99" w:rsidRDefault="0042338B" w:rsidP="00DD078D">
            <w:pPr>
              <w:jc w:val="center"/>
            </w:pPr>
            <w:r>
              <w:t>1670238,00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62,</w:t>
            </w:r>
            <w:r>
              <w:t>2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46,4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2</w:t>
            </w:r>
            <w:r>
              <w:t>1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Харламова Зоя Владимировна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лицей №26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58,7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Автомобиль, </w:t>
            </w:r>
            <w:r w:rsidRPr="00DD078D">
              <w:rPr>
                <w:lang w:val="en-US"/>
              </w:rPr>
              <w:t>Hyundai</w:t>
            </w:r>
            <w:r w:rsidRPr="00A401BA">
              <w:t xml:space="preserve"> </w:t>
            </w:r>
            <w:r w:rsidRPr="00DD078D">
              <w:rPr>
                <w:lang w:val="en-US"/>
              </w:rPr>
              <w:t>Solaris</w:t>
            </w:r>
            <w:r w:rsidRPr="00A401BA">
              <w:t xml:space="preserve">, </w:t>
            </w:r>
            <w:r w:rsidRPr="00DD078D">
              <w:rPr>
                <w:lang w:val="en-US"/>
              </w:rPr>
              <w:t>2015</w:t>
            </w:r>
            <w:r w:rsidRPr="00A401BA">
              <w:t>г</w:t>
            </w:r>
            <w:r>
              <w:t>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1067621,44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225C4D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32,9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58,7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957361,85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44,2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36377C">
            <w:r w:rsidRPr="00A401BA">
              <w:t>2</w:t>
            </w:r>
            <w:r>
              <w:t>2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Гарковец Татьяна Геннадьевна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 xml:space="preserve">Директор МБОУ СОШ №27 г.Шахты 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804288,03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105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Индивидуальная 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44,3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Align w:val="center"/>
          </w:tcPr>
          <w:p w:rsidR="0042338B" w:rsidRDefault="0042338B" w:rsidP="00DD078D">
            <w:pPr>
              <w:jc w:val="center"/>
            </w:pPr>
            <w:r w:rsidRPr="00A401BA">
              <w:t>Автомобиль ВАЗ-111730 «Лада Калина»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2012г.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295620,82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30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>Несовершеннолетний ребенок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2</w:t>
            </w:r>
            <w:r>
              <w:t>3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Лактионова Раиса Сергеевна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СОШ №30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1700,0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763961,74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Объект незавершенного строительства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120,0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35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  <w:p w:rsidR="0042338B" w:rsidRPr="00A401BA" w:rsidRDefault="0042338B" w:rsidP="00E72185"/>
        </w:tc>
        <w:tc>
          <w:tcPr>
            <w:tcW w:w="1984" w:type="dxa"/>
            <w:vMerge w:val="restart"/>
          </w:tcPr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30,0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218931,28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770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1700</w:t>
            </w:r>
            <w:r>
              <w:t>,</w:t>
            </w:r>
            <w:r w:rsidRPr="00A401BA">
              <w:t>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40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Объект незавершенного строительства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 w:rsidRPr="00A401BA">
              <w:t>120</w:t>
            </w:r>
            <w:r>
              <w:t>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2</w:t>
            </w:r>
            <w:r>
              <w:t>4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Агибалова Валентина Ивановна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СОШ №31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Садовый дачный земельный участок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598224,39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52,6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2</w:t>
            </w:r>
            <w:r>
              <w:t>5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Ищенко Светлана Михайловна</w:t>
            </w:r>
          </w:p>
        </w:tc>
        <w:tc>
          <w:tcPr>
            <w:tcW w:w="1984" w:type="dxa"/>
          </w:tcPr>
          <w:p w:rsidR="0042338B" w:rsidRPr="00A401BA" w:rsidRDefault="0042338B" w:rsidP="004724D7">
            <w:r w:rsidRPr="00A401BA">
              <w:t>Директор МБОУ СОШ №32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25,7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705933,14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49,7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 Шевроле-Авео 1,6</w:t>
            </w:r>
            <w:r>
              <w:t xml:space="preserve"> </w:t>
            </w:r>
            <w:r w:rsidRPr="00A401BA">
              <w:t>МТ седан</w:t>
            </w:r>
            <w:r>
              <w:t>,</w:t>
            </w:r>
            <w:r w:rsidRPr="00A401BA">
              <w:t xml:space="preserve"> 2012г.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730140,94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2</w:t>
            </w:r>
            <w:r>
              <w:t>6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Кадырова Тамара Витальевна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СОШ №35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59,9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 ШЕВРОЛЕ КАПТИВА</w:t>
            </w:r>
            <w:r>
              <w:t>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2012г.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1049783,67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33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 Гараж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20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для размещения гаражей и автостоянок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32,0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14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 ГАЗ 2132</w:t>
            </w:r>
            <w:r>
              <w:t>,</w:t>
            </w:r>
            <w:r w:rsidRPr="00A401BA">
              <w:t xml:space="preserve"> 2009г.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625048,72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>-</w:t>
            </w:r>
          </w:p>
        </w:tc>
      </w:tr>
      <w:tr w:rsidR="0042338B" w:rsidRPr="00970353" w:rsidTr="00DD078D">
        <w:trPr>
          <w:trHeight w:val="1242"/>
        </w:trPr>
        <w:tc>
          <w:tcPr>
            <w:tcW w:w="567" w:type="dxa"/>
            <w:vMerge w:val="restart"/>
          </w:tcPr>
          <w:p w:rsidR="0042338B" w:rsidRPr="00A401BA" w:rsidRDefault="0042338B" w:rsidP="00225C4D">
            <w:r w:rsidRPr="00A401BA">
              <w:t>2</w:t>
            </w:r>
            <w:r>
              <w:t>7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C3779" w:rsidRDefault="0042338B" w:rsidP="00E72185">
            <w:r>
              <w:t>Зиберова Наталья Григорьевна</w:t>
            </w:r>
          </w:p>
        </w:tc>
        <w:tc>
          <w:tcPr>
            <w:tcW w:w="1984" w:type="dxa"/>
          </w:tcPr>
          <w:p w:rsidR="0042338B" w:rsidRPr="00AC3779" w:rsidRDefault="0042338B" w:rsidP="00E72185">
            <w:r w:rsidRPr="00AC3779">
              <w:t>Директора МБОУ СОШ №36 г.Шахты</w:t>
            </w:r>
          </w:p>
        </w:tc>
        <w:tc>
          <w:tcPr>
            <w:tcW w:w="1560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593746,54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>-</w:t>
            </w:r>
          </w:p>
          <w:p w:rsidR="0042338B" w:rsidRPr="00AC3779" w:rsidRDefault="0042338B" w:rsidP="00DD078D">
            <w:pPr>
              <w:jc w:val="center"/>
            </w:pPr>
          </w:p>
        </w:tc>
      </w:tr>
      <w:tr w:rsidR="0042338B" w:rsidRPr="00970353" w:rsidTr="00DD078D">
        <w:trPr>
          <w:trHeight w:val="89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C3779" w:rsidRDefault="0042338B" w:rsidP="00E72185">
            <w:r w:rsidRPr="00AC3779">
              <w:t>Супруг</w:t>
            </w:r>
          </w:p>
        </w:tc>
        <w:tc>
          <w:tcPr>
            <w:tcW w:w="1984" w:type="dxa"/>
          </w:tcPr>
          <w:p w:rsidR="0042338B" w:rsidRPr="00AC3779" w:rsidRDefault="0042338B" w:rsidP="00E72185"/>
        </w:tc>
        <w:tc>
          <w:tcPr>
            <w:tcW w:w="1560" w:type="dxa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 xml:space="preserve">Индивидуальная </w:t>
            </w:r>
          </w:p>
          <w:p w:rsidR="0042338B" w:rsidRPr="00AC3779" w:rsidRDefault="0042338B" w:rsidP="00DD078D">
            <w:pPr>
              <w:jc w:val="center"/>
            </w:pPr>
          </w:p>
        </w:tc>
        <w:tc>
          <w:tcPr>
            <w:tcW w:w="776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42,4</w:t>
            </w:r>
          </w:p>
        </w:tc>
        <w:tc>
          <w:tcPr>
            <w:tcW w:w="925" w:type="dxa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>Россия</w:t>
            </w:r>
          </w:p>
        </w:tc>
        <w:tc>
          <w:tcPr>
            <w:tcW w:w="1418" w:type="dxa"/>
            <w:vAlign w:val="center"/>
          </w:tcPr>
          <w:p w:rsidR="0042338B" w:rsidRPr="00AC3779" w:rsidRDefault="0042338B" w:rsidP="00DD078D">
            <w:pPr>
              <w:ind w:right="-107"/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0B59B9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395816,55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>-</w:t>
            </w: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070AF9">
            <w:r>
              <w:t>28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Панчук Валентина Дмитриевна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СОШ №37 г.Шахты</w:t>
            </w:r>
          </w:p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65,1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Автомобиль Ниссан Ноте, </w:t>
            </w:r>
            <w:r w:rsidRPr="00A401BA">
              <w:t>2013г.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805677,55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</w:t>
            </w:r>
            <w:r>
              <w:t xml:space="preserve"> </w:t>
            </w:r>
            <w:r w:rsidRPr="00DD078D">
              <w:rPr>
                <w:lang w:val="en-US"/>
              </w:rPr>
              <w:t>To</w:t>
            </w:r>
            <w:r>
              <w:t>йота Корола,</w:t>
            </w:r>
            <w:r w:rsidRPr="00A401BA">
              <w:t xml:space="preserve"> </w:t>
            </w:r>
            <w:r w:rsidRPr="00970353">
              <w:t>2014г.</w:t>
            </w: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225C4D">
            <w:r>
              <w:t>29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>
              <w:t>Куракова Ирина Александровна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Директор МБОУ СОШ№38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815604,89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56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1062,0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</w:t>
            </w:r>
            <w:r>
              <w:t xml:space="preserve"> Лада Ларгус </w:t>
            </w:r>
            <w:r w:rsidRPr="00DD078D">
              <w:rPr>
                <w:lang w:val="en-US"/>
              </w:rPr>
              <w:t>KSO</w:t>
            </w:r>
            <w:r w:rsidRPr="00C55C51">
              <w:t>15</w:t>
            </w:r>
            <w:r w:rsidRPr="00DD078D">
              <w:rPr>
                <w:lang w:val="en-US"/>
              </w:rPr>
              <w:t>L</w:t>
            </w:r>
            <w:r>
              <w:t>,</w:t>
            </w:r>
            <w:r w:rsidRPr="00A401BA">
              <w:t xml:space="preserve"> 201</w:t>
            </w:r>
            <w:r>
              <w:t>3</w:t>
            </w:r>
            <w:r w:rsidRPr="00A401BA">
              <w:t>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145565,44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88,0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94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>
              <w:t>Несовершеннолетний ребенок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94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131D13">
            <w:r>
              <w:t>Несовершеннолетний ребенок</w:t>
            </w:r>
          </w:p>
        </w:tc>
        <w:tc>
          <w:tcPr>
            <w:tcW w:w="1984" w:type="dxa"/>
          </w:tcPr>
          <w:p w:rsidR="0042338B" w:rsidRPr="00A401BA" w:rsidRDefault="0042338B" w:rsidP="00131D13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2695"/>
        </w:trPr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3</w:t>
            </w:r>
            <w:r>
              <w:t>0.</w:t>
            </w:r>
          </w:p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>
              <w:t>Баукова Елена Ивановна</w:t>
            </w:r>
          </w:p>
        </w:tc>
        <w:tc>
          <w:tcPr>
            <w:tcW w:w="1984" w:type="dxa"/>
          </w:tcPr>
          <w:p w:rsidR="0042338B" w:rsidRPr="00A401BA" w:rsidRDefault="0042338B" w:rsidP="00347AF0">
            <w:r w:rsidRPr="00A401BA">
              <w:t xml:space="preserve">Директор МБОУ СОШ №39 г.Шахты 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35,7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729,0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488335,22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</w:p>
          <w:p w:rsidR="0042338B" w:rsidRPr="00AC3779" w:rsidRDefault="0042338B" w:rsidP="00DD078D">
            <w:pPr>
              <w:jc w:val="center"/>
            </w:pPr>
            <w:r w:rsidRPr="00AC3779">
              <w:t>-</w:t>
            </w:r>
          </w:p>
        </w:tc>
      </w:tr>
      <w:tr w:rsidR="0042338B" w:rsidTr="00DD078D">
        <w:trPr>
          <w:trHeight w:val="753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Супруг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DD078D">
            <w:pPr>
              <w:ind w:right="-108"/>
            </w:pPr>
          </w:p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</w:t>
            </w:r>
            <w:r>
              <w:t xml:space="preserve"> ШКОДА Октавиа, 2013г.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711006,37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>-</w:t>
            </w:r>
          </w:p>
        </w:tc>
      </w:tr>
      <w:tr w:rsidR="0042338B" w:rsidTr="00DD078D">
        <w:trPr>
          <w:trHeight w:val="753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DD078D">
            <w:pPr>
              <w:ind w:right="-108"/>
            </w:pPr>
          </w:p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Мотоцикл ЯВА 350, 1986г.</w:t>
            </w: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AC3779" w:rsidRDefault="0042338B" w:rsidP="00DD078D">
            <w:pPr>
              <w:jc w:val="center"/>
            </w:pPr>
          </w:p>
        </w:tc>
      </w:tr>
      <w:tr w:rsidR="0042338B" w:rsidTr="00DD078D">
        <w:trPr>
          <w:trHeight w:val="83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DD078D">
            <w:pPr>
              <w:ind w:right="-108"/>
            </w:pPr>
          </w:p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Мотоцикл ИМЗ 8.103.10, 1990г.</w:t>
            </w: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AC3779" w:rsidRDefault="0042338B" w:rsidP="00DD078D">
            <w:pPr>
              <w:jc w:val="center"/>
            </w:pPr>
          </w:p>
        </w:tc>
      </w:tr>
      <w:tr w:rsidR="0042338B" w:rsidTr="00DD078D">
        <w:trPr>
          <w:trHeight w:val="26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>Несовершеннолетний ребенок</w:t>
            </w:r>
          </w:p>
        </w:tc>
        <w:tc>
          <w:tcPr>
            <w:tcW w:w="1984" w:type="dxa"/>
          </w:tcPr>
          <w:p w:rsidR="0042338B" w:rsidRPr="00A401BA" w:rsidRDefault="0042338B" w:rsidP="00DD078D">
            <w:pPr>
              <w:ind w:right="-108"/>
            </w:pP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14400,00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>-</w:t>
            </w:r>
          </w:p>
        </w:tc>
      </w:tr>
      <w:tr w:rsidR="0042338B" w:rsidTr="00DD078D">
        <w:trPr>
          <w:trHeight w:val="1107"/>
        </w:trPr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3</w:t>
            </w:r>
            <w:r>
              <w:t>1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87579B" w:rsidRDefault="0042338B" w:rsidP="00E72185">
            <w:r w:rsidRPr="0087579B">
              <w:t>Воробьев Станислав Владимирович</w:t>
            </w:r>
          </w:p>
        </w:tc>
        <w:tc>
          <w:tcPr>
            <w:tcW w:w="1984" w:type="dxa"/>
          </w:tcPr>
          <w:p w:rsidR="0042338B" w:rsidRPr="0087579B" w:rsidRDefault="0042338B" w:rsidP="00E72185">
            <w:r w:rsidRPr="0087579B">
              <w:t>Директор МБОУ СОШ №40 г.Шахты</w:t>
            </w:r>
          </w:p>
        </w:tc>
        <w:tc>
          <w:tcPr>
            <w:tcW w:w="1560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Квартира</w:t>
            </w:r>
          </w:p>
        </w:tc>
        <w:tc>
          <w:tcPr>
            <w:tcW w:w="1134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Долевая 1/4</w:t>
            </w:r>
          </w:p>
        </w:tc>
        <w:tc>
          <w:tcPr>
            <w:tcW w:w="776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57,1</w:t>
            </w:r>
          </w:p>
        </w:tc>
        <w:tc>
          <w:tcPr>
            <w:tcW w:w="925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Россия</w:t>
            </w:r>
          </w:p>
        </w:tc>
        <w:tc>
          <w:tcPr>
            <w:tcW w:w="1418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Квартира</w:t>
            </w:r>
          </w:p>
        </w:tc>
        <w:tc>
          <w:tcPr>
            <w:tcW w:w="850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57,1</w:t>
            </w:r>
          </w:p>
        </w:tc>
        <w:tc>
          <w:tcPr>
            <w:tcW w:w="992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Россия</w:t>
            </w:r>
          </w:p>
        </w:tc>
        <w:tc>
          <w:tcPr>
            <w:tcW w:w="1559" w:type="dxa"/>
            <w:vAlign w:val="center"/>
          </w:tcPr>
          <w:p w:rsidR="0042338B" w:rsidRPr="0087579B" w:rsidRDefault="0042338B" w:rsidP="00DD078D">
            <w:pPr>
              <w:jc w:val="center"/>
            </w:pPr>
            <w:r>
              <w:t xml:space="preserve">Автомобиль </w:t>
            </w:r>
            <w:r w:rsidRPr="0087579B">
              <w:t>Газ 311000 Волга, 1997г.</w:t>
            </w:r>
          </w:p>
        </w:tc>
        <w:tc>
          <w:tcPr>
            <w:tcW w:w="1702" w:type="dxa"/>
            <w:vAlign w:val="center"/>
          </w:tcPr>
          <w:p w:rsidR="0042338B" w:rsidRPr="0087579B" w:rsidRDefault="0042338B" w:rsidP="00DD078D">
            <w:pPr>
              <w:jc w:val="center"/>
            </w:pPr>
            <w:r>
              <w:t>535555,90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>-</w:t>
            </w:r>
          </w:p>
        </w:tc>
      </w:tr>
      <w:tr w:rsidR="0042338B" w:rsidTr="00DD078D">
        <w:trPr>
          <w:trHeight w:val="15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87579B" w:rsidRDefault="0042338B" w:rsidP="00E72185">
            <w:r w:rsidRPr="0087579B">
              <w:t>Супруга</w:t>
            </w:r>
          </w:p>
        </w:tc>
        <w:tc>
          <w:tcPr>
            <w:tcW w:w="1984" w:type="dxa"/>
          </w:tcPr>
          <w:p w:rsidR="0042338B" w:rsidRPr="0087579B" w:rsidRDefault="0042338B" w:rsidP="00E72185"/>
        </w:tc>
        <w:tc>
          <w:tcPr>
            <w:tcW w:w="1560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Квартира</w:t>
            </w:r>
          </w:p>
        </w:tc>
        <w:tc>
          <w:tcPr>
            <w:tcW w:w="1134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Долевая 1/4</w:t>
            </w:r>
          </w:p>
        </w:tc>
        <w:tc>
          <w:tcPr>
            <w:tcW w:w="776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57,1</w:t>
            </w:r>
          </w:p>
        </w:tc>
        <w:tc>
          <w:tcPr>
            <w:tcW w:w="925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Россия</w:t>
            </w:r>
          </w:p>
        </w:tc>
        <w:tc>
          <w:tcPr>
            <w:tcW w:w="1418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Квартира</w:t>
            </w:r>
          </w:p>
        </w:tc>
        <w:tc>
          <w:tcPr>
            <w:tcW w:w="850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57,1</w:t>
            </w:r>
          </w:p>
        </w:tc>
        <w:tc>
          <w:tcPr>
            <w:tcW w:w="992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Россия</w:t>
            </w:r>
          </w:p>
        </w:tc>
        <w:tc>
          <w:tcPr>
            <w:tcW w:w="1559" w:type="dxa"/>
            <w:vAlign w:val="center"/>
          </w:tcPr>
          <w:p w:rsidR="0042338B" w:rsidRPr="0087579B" w:rsidRDefault="0042338B" w:rsidP="00DD078D">
            <w:pPr>
              <w:jc w:val="center"/>
            </w:pPr>
            <w:r w:rsidRPr="0087579B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87579B" w:rsidRDefault="0042338B" w:rsidP="00DD078D">
            <w:pPr>
              <w:jc w:val="center"/>
            </w:pPr>
            <w:r>
              <w:t>628295,88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>
              <w:t>32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>
              <w:t>Цапенко Дмитрий Васильевич</w:t>
            </w:r>
          </w:p>
        </w:tc>
        <w:tc>
          <w:tcPr>
            <w:tcW w:w="1984" w:type="dxa"/>
          </w:tcPr>
          <w:p w:rsidR="0042338B" w:rsidRPr="00A401BA" w:rsidRDefault="0042338B" w:rsidP="00E56021">
            <w:r>
              <w:t>Д</w:t>
            </w:r>
            <w:r w:rsidRPr="00A401BA">
              <w:t>иректор МБОУ СОШ №41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</w:t>
            </w:r>
            <w:r>
              <w:t>9</w:t>
            </w:r>
            <w:r w:rsidRPr="00A401BA">
              <w:t>,</w:t>
            </w:r>
            <w:r>
              <w:t>6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Автомобиль ГАЗ 31105, 2006г.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450485,85</w:t>
            </w:r>
          </w:p>
        </w:tc>
        <w:tc>
          <w:tcPr>
            <w:tcW w:w="942" w:type="dxa"/>
            <w:vAlign w:val="center"/>
          </w:tcPr>
          <w:p w:rsidR="0042338B" w:rsidRPr="00AC3779" w:rsidRDefault="0042338B" w:rsidP="00DD078D">
            <w:pPr>
              <w:jc w:val="center"/>
            </w:pPr>
            <w:r w:rsidRPr="00AC3779">
              <w:t>-</w:t>
            </w:r>
          </w:p>
        </w:tc>
      </w:tr>
      <w:tr w:rsidR="0042338B" w:rsidTr="00DD078D">
        <w:trPr>
          <w:trHeight w:val="109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Супруг</w:t>
            </w:r>
            <w:r>
              <w:t>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</w:t>
            </w:r>
            <w:r>
              <w:t>0</w:t>
            </w:r>
            <w:r w:rsidRPr="00A401BA">
              <w:t>,</w:t>
            </w:r>
            <w:r>
              <w:t>5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276285,60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  <w:r w:rsidRPr="007964A3">
              <w:t>-</w:t>
            </w:r>
          </w:p>
        </w:tc>
      </w:tr>
      <w:tr w:rsidR="0042338B" w:rsidTr="00DD078D">
        <w:trPr>
          <w:trHeight w:val="80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29,9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3</w:t>
            </w:r>
            <w:r>
              <w:t>3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Басакина Алла Владимировна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СОШ №42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423,0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571106,78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423,0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17,3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54,6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3</w:t>
            </w:r>
            <w:r>
              <w:t>4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Поддашкина Марина Алексеевна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СОШ №43 г.Шахты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131D13"/>
          <w:p w:rsidR="0042338B" w:rsidRPr="00A401BA" w:rsidRDefault="0042338B" w:rsidP="00DD078D">
            <w:pPr>
              <w:jc w:val="center"/>
            </w:pPr>
            <w:r>
              <w:t>-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-</w:t>
            </w: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-</w:t>
            </w: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917022,56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47,8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55,2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380"/>
        </w:trPr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3</w:t>
            </w:r>
            <w:r>
              <w:t>5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5B67F4">
            <w:r>
              <w:t>Ибрагимова Наталья Александровна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Директор МБОУ ООШ №44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</w:t>
            </w:r>
          </w:p>
          <w:p w:rsidR="0042338B" w:rsidRPr="00A401BA" w:rsidRDefault="0042338B" w:rsidP="00DD078D">
            <w:pPr>
              <w:jc w:val="center"/>
            </w:pPr>
            <w:r>
              <w:t>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</w:t>
            </w:r>
            <w:r w:rsidRPr="00A401BA">
              <w:t xml:space="preserve">олевая </w:t>
            </w:r>
            <w:r>
              <w:t>6</w:t>
            </w:r>
            <w:r w:rsidRPr="00A401BA">
              <w:t>/8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1200</w:t>
            </w:r>
            <w:r w:rsidRPr="00A401BA"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650233,46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42338B" w:rsidTr="00DD078D">
        <w:trPr>
          <w:trHeight w:val="59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Default="0042338B" w:rsidP="005B67F4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6/8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71,7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84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Default="0042338B" w:rsidP="005B67F4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46,5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tcBorders>
              <w:top w:val="nil"/>
            </w:tcBorders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Default="0042338B" w:rsidP="00E72185">
            <w:r w:rsidRPr="00A401BA">
              <w:t xml:space="preserve">Супруг </w:t>
            </w:r>
          </w:p>
          <w:p w:rsidR="0042338B" w:rsidRPr="00A401BA" w:rsidRDefault="0042338B" w:rsidP="00E72185"/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C6524E">
            <w:r w:rsidRPr="00A401BA"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C6524E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</w:t>
            </w:r>
          </w:p>
          <w:p w:rsidR="0042338B" w:rsidRPr="00A401BA" w:rsidRDefault="0042338B" w:rsidP="00DD078D">
            <w:pPr>
              <w:jc w:val="center"/>
            </w:pPr>
            <w:r>
              <w:t>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</w:t>
            </w:r>
            <w:r w:rsidRPr="00A401BA">
              <w:t xml:space="preserve">олевая </w:t>
            </w:r>
            <w:r>
              <w:t>1</w:t>
            </w:r>
            <w:r w:rsidRPr="00A401BA">
              <w:t>/8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1200</w:t>
            </w:r>
            <w:r w:rsidRPr="00A401BA"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1/8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71,7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828"/>
        </w:trPr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3</w:t>
            </w:r>
            <w:r>
              <w:t>6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Дрокова Светлана Григорьевна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Директор МБОУ СОШ №49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896186,68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812,0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>
              <w:t xml:space="preserve">Автомобиль </w:t>
            </w:r>
            <w:r w:rsidRPr="00A401BA">
              <w:t xml:space="preserve">РЕНО </w:t>
            </w:r>
            <w:r w:rsidRPr="00DD078D">
              <w:rPr>
                <w:lang w:val="en-US"/>
              </w:rPr>
              <w:t>DUSTER</w:t>
            </w:r>
            <w:r w:rsidRPr="00A401BA">
              <w:t>, 2016</w:t>
            </w:r>
            <w:r>
              <w:t>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294254,58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72,3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3</w:t>
            </w:r>
            <w:r>
              <w:t>7</w:t>
            </w:r>
            <w:r w:rsidRPr="00A401BA">
              <w:t>.</w:t>
            </w:r>
          </w:p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>Дубровская Лариса Николаевна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Директор МБОУ СОШ №50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E72185"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42,0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ind w:left="-108"/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734192,61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453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Супруга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B7582A"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42,0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Автомобиль, Рено Флюенс, 2012г.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184406,84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00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B7582A">
            <w:r w:rsidRPr="00A401BA">
              <w:t>Гараж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25,6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 Ваз Гранта, 2015г.</w:t>
            </w: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804"/>
        </w:trPr>
        <w:tc>
          <w:tcPr>
            <w:tcW w:w="567" w:type="dxa"/>
            <w:vMerge w:val="restart"/>
          </w:tcPr>
          <w:p w:rsidR="0042338B" w:rsidRPr="00A401BA" w:rsidRDefault="0042338B" w:rsidP="00070AF9">
            <w:r>
              <w:t>38.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Володина Марина Дмитриевна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A03E65">
            <w:r w:rsidRPr="00A401BA">
              <w:t>Заведующий МБДОУ №2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50,9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BF4E3E" w:rsidRDefault="0042338B" w:rsidP="00DD078D">
            <w:pPr>
              <w:jc w:val="center"/>
            </w:pPr>
            <w:r>
              <w:t xml:space="preserve">Автомобиль ХУНДАЙ </w:t>
            </w:r>
            <w:r w:rsidRPr="00DD078D">
              <w:rPr>
                <w:lang w:val="en-US"/>
              </w:rPr>
              <w:t>SOLARIS</w:t>
            </w:r>
            <w:r>
              <w:t>,</w:t>
            </w:r>
            <w:r w:rsidRPr="00BF4E3E">
              <w:t xml:space="preserve"> </w:t>
            </w:r>
            <w:r w:rsidRPr="00DD078D">
              <w:rPr>
                <w:lang w:val="en-US"/>
              </w:rPr>
              <w:t>2015</w:t>
            </w:r>
            <w:r>
              <w:t>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419614,49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23,7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23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 </w:t>
            </w:r>
          </w:p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A401BA">
              <w:t>Автомобиль</w:t>
            </w:r>
            <w:r w:rsidRPr="00DD078D">
              <w:rPr>
                <w:lang w:val="en-US"/>
              </w:rPr>
              <w:t xml:space="preserve"> Nissan                x-trail,  2016</w:t>
            </w:r>
            <w:r w:rsidRPr="00A401BA">
              <w:t>г</w:t>
            </w:r>
            <w:r w:rsidRPr="00DD078D">
              <w:rPr>
                <w:lang w:val="en-US"/>
              </w:rPr>
              <w:t>.</w:t>
            </w:r>
          </w:p>
        </w:tc>
        <w:tc>
          <w:tcPr>
            <w:tcW w:w="1702" w:type="dxa"/>
            <w:vAlign w:val="center"/>
          </w:tcPr>
          <w:p w:rsidR="0042338B" w:rsidRPr="00314350" w:rsidRDefault="0042338B" w:rsidP="00DD078D">
            <w:pPr>
              <w:jc w:val="center"/>
            </w:pPr>
            <w:r w:rsidRPr="00314350">
              <w:t>550170</w:t>
            </w:r>
            <w:r>
              <w:t>,</w:t>
            </w:r>
            <w:r w:rsidRPr="00314350">
              <w:t>3</w:t>
            </w:r>
            <w:r w:rsidRPr="00DD078D">
              <w:rPr>
                <w:lang w:val="en-US"/>
              </w:rPr>
              <w:t>8</w:t>
            </w:r>
          </w:p>
        </w:tc>
        <w:tc>
          <w:tcPr>
            <w:tcW w:w="942" w:type="dxa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42338B" w:rsidTr="00DD078D">
        <w:trPr>
          <w:trHeight w:val="1234"/>
        </w:trPr>
        <w:tc>
          <w:tcPr>
            <w:tcW w:w="567" w:type="dxa"/>
          </w:tcPr>
          <w:p w:rsidR="0042338B" w:rsidRPr="00A401BA" w:rsidRDefault="0042338B" w:rsidP="00E72185">
            <w:r>
              <w:t>39.</w:t>
            </w:r>
          </w:p>
        </w:tc>
        <w:tc>
          <w:tcPr>
            <w:tcW w:w="1843" w:type="dxa"/>
          </w:tcPr>
          <w:p w:rsidR="0042338B" w:rsidRPr="00A401BA" w:rsidRDefault="0042338B" w:rsidP="00E72185">
            <w:r>
              <w:t>Блохина Елена Михайловна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>
              <w:t>Заведующий МБДОУ №3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vAlign w:val="center"/>
          </w:tcPr>
          <w:p w:rsidR="0042338B" w:rsidRDefault="0042338B" w:rsidP="00DD078D">
            <w:pPr>
              <w:jc w:val="center"/>
            </w:pPr>
            <w:r>
              <w:t>60,5</w:t>
            </w:r>
          </w:p>
        </w:tc>
        <w:tc>
          <w:tcPr>
            <w:tcW w:w="992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314350" w:rsidRDefault="0042338B" w:rsidP="00DD078D">
            <w:pPr>
              <w:jc w:val="center"/>
            </w:pPr>
            <w:r>
              <w:t>283414,27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112"/>
        </w:trPr>
        <w:tc>
          <w:tcPr>
            <w:tcW w:w="567" w:type="dxa"/>
            <w:vMerge w:val="restart"/>
          </w:tcPr>
          <w:p w:rsidR="0042338B" w:rsidRPr="00A401BA" w:rsidRDefault="0042338B" w:rsidP="00225C4D">
            <w:r>
              <w:t>40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Волкова Галина Сергеевна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Заведующий МБДОУ № 5 «Жаворонок»</w:t>
            </w:r>
            <w:r>
              <w:t xml:space="preserve"> г.Шахты</w:t>
            </w:r>
          </w:p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1376,0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дом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68,2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Toyota Camry</w:t>
            </w:r>
            <w:r w:rsidRPr="00A401BA">
              <w:t>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2008г.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E72185"/>
          <w:p w:rsidR="0042338B" w:rsidRPr="00A401BA" w:rsidRDefault="0042338B" w:rsidP="00DD078D">
            <w:pPr>
              <w:jc w:val="center"/>
            </w:pPr>
            <w:r>
              <w:t>767083,18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70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510</w:t>
            </w:r>
            <w:r>
              <w:t>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E72185"/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92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172</w:t>
            </w:r>
            <w:r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Квартира 1/2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52,4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66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52,4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  <w:r w:rsidRPr="00A401BA"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686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68,2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68,2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</w:t>
            </w:r>
          </w:p>
          <w:p w:rsidR="0042338B" w:rsidRPr="00A401BA" w:rsidRDefault="0042338B" w:rsidP="00DD078D">
            <w:pPr>
              <w:jc w:val="center"/>
            </w:pPr>
            <w:r>
              <w:t>НИССАН Х-ТРЕЛЛ</w:t>
            </w:r>
            <w:r w:rsidRPr="00A401BA">
              <w:t>, 2008г.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914656,06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42338B" w:rsidTr="00DD078D">
        <w:trPr>
          <w:trHeight w:val="276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Прицеп к легковому автомобилю КМЗ 8136, 1995г.</w:t>
            </w: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73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28,6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510,0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ind w:right="-108"/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98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Земельный участок под </w:t>
            </w:r>
            <w:r w:rsidRPr="00A401BA">
              <w:t>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510,0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518"/>
        </w:trPr>
        <w:tc>
          <w:tcPr>
            <w:tcW w:w="567" w:type="dxa"/>
          </w:tcPr>
          <w:p w:rsidR="0042338B" w:rsidRPr="00A401BA" w:rsidRDefault="0042338B" w:rsidP="00A3216F">
            <w:r w:rsidRPr="00A401BA">
              <w:t>4</w:t>
            </w:r>
            <w:r>
              <w:t>1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Вифлянцева Татьяна Геннадьевна</w:t>
            </w:r>
          </w:p>
        </w:tc>
        <w:tc>
          <w:tcPr>
            <w:tcW w:w="1984" w:type="dxa"/>
          </w:tcPr>
          <w:p w:rsidR="0042338B" w:rsidRPr="00A401BA" w:rsidRDefault="0042338B" w:rsidP="00A03E65">
            <w:r w:rsidRPr="00DD078D">
              <w:rPr>
                <w:kern w:val="1"/>
              </w:rPr>
              <w:t>Заведующий МБДОУ № 9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74,6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 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 w:rsidRPr="00A401BA">
              <w:t>Земельный участок для размещения гаражей и автостоян</w:t>
            </w:r>
            <w:r>
              <w:t>о</w:t>
            </w:r>
            <w:r w:rsidRPr="00A401BA">
              <w:t>к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24,0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</w:t>
            </w:r>
          </w:p>
          <w:p w:rsidR="0042338B" w:rsidRPr="00A401BA" w:rsidRDefault="0042338B" w:rsidP="00DD078D">
            <w:pPr>
              <w:jc w:val="center"/>
            </w:pPr>
            <w:r w:rsidRPr="00A401BA">
              <w:t xml:space="preserve">Форд </w:t>
            </w:r>
            <w:r>
              <w:t>«</w:t>
            </w:r>
            <w:r w:rsidRPr="00A401BA">
              <w:t>Фокус»</w:t>
            </w:r>
            <w:r>
              <w:t>, Хэчбек,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2014г.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1218611,00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887"/>
        </w:trPr>
        <w:tc>
          <w:tcPr>
            <w:tcW w:w="567" w:type="dxa"/>
            <w:vMerge w:val="restart"/>
          </w:tcPr>
          <w:p w:rsidR="0042338B" w:rsidRPr="00A401BA" w:rsidRDefault="0042338B" w:rsidP="00A3216F">
            <w:r w:rsidRPr="00A401BA">
              <w:t>4</w:t>
            </w:r>
            <w:r>
              <w:t>2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Лебедева Наталья Шотовна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 xml:space="preserve">Заведующий МБДОУ </w:t>
            </w:r>
            <w:r>
              <w:t>«</w:t>
            </w:r>
            <w:r w:rsidRPr="00A401BA">
              <w:t>ЦРР</w:t>
            </w:r>
            <w:r>
              <w:t xml:space="preserve"> </w:t>
            </w:r>
            <w:r w:rsidRPr="00A401BA">
              <w:t>-детский сад №21</w:t>
            </w:r>
            <w:r>
              <w:t>»</w:t>
            </w:r>
            <w:r w:rsidRPr="00A401BA">
              <w:t xml:space="preserve">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Земельный участок </w:t>
            </w:r>
            <w:r>
              <w:t>для размещения гаражей и автостоянок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25,</w:t>
            </w:r>
            <w:r>
              <w:t>1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A401BA">
              <w:t>Автомобиль</w:t>
            </w:r>
            <w:r w:rsidRPr="00DD078D">
              <w:rPr>
                <w:lang w:val="en-US"/>
              </w:rPr>
              <w:t xml:space="preserve"> Nissan </w:t>
            </w:r>
          </w:p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X-Trail, 2017</w:t>
            </w:r>
            <w:r>
              <w:t>г</w:t>
            </w:r>
            <w:r w:rsidRPr="00DD078D">
              <w:rPr>
                <w:lang w:val="en-US"/>
              </w:rPr>
              <w:t>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1166066,99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276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19</w:t>
            </w:r>
            <w:r w:rsidRPr="00A401BA">
              <w:t>,</w:t>
            </w:r>
            <w:r>
              <w:t>7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276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color w:val="000000"/>
              </w:rPr>
            </w:pPr>
            <w:r w:rsidRPr="00DD078D">
              <w:rPr>
                <w:color w:val="000000"/>
              </w:rPr>
              <w:t xml:space="preserve">Автомобиль КИА </w:t>
            </w:r>
            <w:r w:rsidRPr="00DD078D">
              <w:rPr>
                <w:color w:val="000000"/>
                <w:lang w:val="en-US"/>
              </w:rPr>
              <w:t>RIO</w:t>
            </w:r>
            <w:r w:rsidRPr="00DD078D">
              <w:rPr>
                <w:color w:val="000000"/>
              </w:rPr>
              <w:t>,</w:t>
            </w:r>
          </w:p>
          <w:p w:rsidR="0042338B" w:rsidRPr="00DD078D" w:rsidRDefault="0042338B" w:rsidP="00DD078D">
            <w:pPr>
              <w:jc w:val="center"/>
              <w:rPr>
                <w:color w:val="000000"/>
              </w:rPr>
            </w:pPr>
            <w:r w:rsidRPr="00DD078D">
              <w:rPr>
                <w:color w:val="000000"/>
              </w:rPr>
              <w:t>2016г.</w:t>
            </w: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6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</w:t>
            </w:r>
            <w:r>
              <w:t>3,8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6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Нежилое помещение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569"/>
        </w:trPr>
        <w:tc>
          <w:tcPr>
            <w:tcW w:w="567" w:type="dxa"/>
            <w:vMerge w:val="restart"/>
          </w:tcPr>
          <w:p w:rsidR="0042338B" w:rsidRPr="00A401BA" w:rsidRDefault="0042338B" w:rsidP="00A3216F">
            <w:r w:rsidRPr="00A401BA">
              <w:t>4</w:t>
            </w:r>
            <w:r>
              <w:t>3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Седельникова Людмила Александровна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A03E65">
            <w:r w:rsidRPr="00A401BA">
              <w:t>Заведующий МБДОУ №24</w:t>
            </w:r>
            <w:r>
              <w:t xml:space="preserve">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424,0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1049919,77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569"/>
        </w:trPr>
        <w:tc>
          <w:tcPr>
            <w:tcW w:w="567" w:type="dxa"/>
            <w:vMerge/>
          </w:tcPr>
          <w:p w:rsidR="0042338B" w:rsidRPr="00A401BA" w:rsidRDefault="0042338B" w:rsidP="00470E52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A03E6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</w:t>
            </w:r>
            <w:r>
              <w:t>ельный участок для размещения гаражей и автостоянок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34,0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569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519,0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ED3D45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569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44,8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ED3D45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569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30,4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ED3D45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51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74,8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51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51</w:t>
            </w:r>
            <w:r w:rsidRPr="00A401BA">
              <w:t>,</w:t>
            </w:r>
            <w:r>
              <w:t>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150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21,2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150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</w:t>
            </w:r>
            <w:r>
              <w:t>3</w:t>
            </w:r>
            <w:r w:rsidRPr="00A401BA">
              <w:t>,</w:t>
            </w:r>
            <w:r>
              <w:t>6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38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</w:t>
            </w:r>
            <w:r>
              <w:t>ельный участок для размещения гаражей и автостоянок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29</w:t>
            </w:r>
            <w:r>
              <w:t>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4</w:t>
            </w:r>
            <w:r>
              <w:t>4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</w:tcPr>
          <w:p w:rsidR="0042338B" w:rsidRPr="00677F97" w:rsidRDefault="0042338B" w:rsidP="00E72185">
            <w:r w:rsidRPr="00677F97">
              <w:t>Марченко Елена Александровна</w:t>
            </w:r>
          </w:p>
        </w:tc>
        <w:tc>
          <w:tcPr>
            <w:tcW w:w="1984" w:type="dxa"/>
          </w:tcPr>
          <w:p w:rsidR="0042338B" w:rsidRPr="00677F97" w:rsidRDefault="0042338B" w:rsidP="00A03E65">
            <w:r w:rsidRPr="00677F97">
              <w:t>Заведующий МБДОУ</w:t>
            </w:r>
            <w:r>
              <w:t xml:space="preserve"> </w:t>
            </w:r>
            <w:r w:rsidRPr="00677F97">
              <w:t>№28</w:t>
            </w:r>
            <w:r>
              <w:t xml:space="preserve"> г.Шахты</w:t>
            </w:r>
          </w:p>
        </w:tc>
        <w:tc>
          <w:tcPr>
            <w:tcW w:w="1560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Долевая 1/4</w:t>
            </w:r>
          </w:p>
        </w:tc>
        <w:tc>
          <w:tcPr>
            <w:tcW w:w="776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100,9</w:t>
            </w:r>
          </w:p>
        </w:tc>
        <w:tc>
          <w:tcPr>
            <w:tcW w:w="925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850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100,9</w:t>
            </w:r>
          </w:p>
        </w:tc>
        <w:tc>
          <w:tcPr>
            <w:tcW w:w="992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Россия      </w:t>
            </w:r>
          </w:p>
        </w:tc>
        <w:tc>
          <w:tcPr>
            <w:tcW w:w="1559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Автомобиль</w:t>
            </w:r>
          </w:p>
          <w:p w:rsidR="0042338B" w:rsidRPr="00677F97" w:rsidRDefault="0042338B" w:rsidP="00DD078D">
            <w:pPr>
              <w:jc w:val="center"/>
            </w:pPr>
            <w:r w:rsidRPr="00DD078D">
              <w:rPr>
                <w:lang w:val="en-US"/>
              </w:rPr>
              <w:t>JAC JS3453</w:t>
            </w:r>
            <w:r w:rsidRPr="00677F97">
              <w:t xml:space="preserve"> 201</w:t>
            </w:r>
            <w:r w:rsidRPr="00DD078D">
              <w:rPr>
                <w:lang w:val="en-US"/>
              </w:rPr>
              <w:t>5</w:t>
            </w:r>
            <w:r w:rsidRPr="00677F97">
              <w:t>г.</w:t>
            </w:r>
          </w:p>
        </w:tc>
        <w:tc>
          <w:tcPr>
            <w:tcW w:w="1702" w:type="dxa"/>
            <w:vAlign w:val="center"/>
          </w:tcPr>
          <w:p w:rsidR="0042338B" w:rsidRPr="00677F97" w:rsidRDefault="0042338B" w:rsidP="00DD078D">
            <w:pPr>
              <w:jc w:val="center"/>
            </w:pPr>
            <w:r>
              <w:t>676361,71</w:t>
            </w:r>
          </w:p>
        </w:tc>
        <w:tc>
          <w:tcPr>
            <w:tcW w:w="942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677F97" w:rsidRDefault="0042338B" w:rsidP="00E72185">
            <w:r w:rsidRPr="00677F97">
              <w:t xml:space="preserve">Супруг </w:t>
            </w:r>
          </w:p>
          <w:p w:rsidR="0042338B" w:rsidRPr="00677F97" w:rsidRDefault="0042338B" w:rsidP="00E72185"/>
          <w:p w:rsidR="0042338B" w:rsidRPr="00677F97" w:rsidRDefault="0042338B" w:rsidP="00E72185"/>
        </w:tc>
        <w:tc>
          <w:tcPr>
            <w:tcW w:w="1984" w:type="dxa"/>
            <w:vMerge w:val="restart"/>
          </w:tcPr>
          <w:p w:rsidR="0042338B" w:rsidRPr="00677F97" w:rsidRDefault="0042338B" w:rsidP="00E72185"/>
          <w:p w:rsidR="0042338B" w:rsidRPr="00677F97" w:rsidRDefault="0042338B" w:rsidP="00E72185"/>
          <w:p w:rsidR="0042338B" w:rsidRPr="00677F97" w:rsidRDefault="0042338B" w:rsidP="00E72185"/>
        </w:tc>
        <w:tc>
          <w:tcPr>
            <w:tcW w:w="1560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Долевая 1/4</w:t>
            </w:r>
          </w:p>
        </w:tc>
        <w:tc>
          <w:tcPr>
            <w:tcW w:w="776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100,9</w:t>
            </w:r>
          </w:p>
        </w:tc>
        <w:tc>
          <w:tcPr>
            <w:tcW w:w="925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100,9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677F97" w:rsidRDefault="0042338B" w:rsidP="00E72185">
            <w:r w:rsidRPr="00677F97"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677F97" w:rsidRDefault="0042338B" w:rsidP="00DD078D">
            <w:pPr>
              <w:jc w:val="center"/>
            </w:pPr>
          </w:p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677F97">
              <w:t xml:space="preserve">Автомобиль </w:t>
            </w:r>
            <w:r w:rsidRPr="00DD078D">
              <w:rPr>
                <w:lang w:val="en-US"/>
              </w:rPr>
              <w:t>JAC</w:t>
            </w:r>
            <w:r w:rsidRPr="00677F97">
              <w:t xml:space="preserve"> </w:t>
            </w:r>
            <w:r w:rsidRPr="00DD078D">
              <w:rPr>
                <w:lang w:val="en-US"/>
              </w:rPr>
              <w:t>JS</w:t>
            </w:r>
            <w:r w:rsidRPr="00677F97">
              <w:t>3343, 2014г.</w:t>
            </w:r>
          </w:p>
          <w:p w:rsidR="0042338B" w:rsidRPr="00677F97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677F97" w:rsidRDefault="0042338B" w:rsidP="00DD078D">
            <w:pPr>
              <w:jc w:val="center"/>
            </w:pPr>
            <w:r>
              <w:t>599477,59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677F97" w:rsidRDefault="0042338B" w:rsidP="00E72185"/>
        </w:tc>
        <w:tc>
          <w:tcPr>
            <w:tcW w:w="1984" w:type="dxa"/>
            <w:vMerge/>
          </w:tcPr>
          <w:p w:rsidR="0042338B" w:rsidRPr="00677F97" w:rsidRDefault="0042338B" w:rsidP="00E72185"/>
        </w:tc>
        <w:tc>
          <w:tcPr>
            <w:tcW w:w="1560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50,4</w:t>
            </w:r>
          </w:p>
        </w:tc>
        <w:tc>
          <w:tcPr>
            <w:tcW w:w="925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677F97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677F97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677F97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677F97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677F97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677F97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677F97" w:rsidRDefault="0042338B" w:rsidP="00E72185">
            <w:r w:rsidRPr="00677F97">
              <w:t>Несовершеннолетний ребенок</w:t>
            </w:r>
          </w:p>
        </w:tc>
        <w:tc>
          <w:tcPr>
            <w:tcW w:w="1984" w:type="dxa"/>
          </w:tcPr>
          <w:p w:rsidR="0042338B" w:rsidRPr="00677F97" w:rsidRDefault="0042338B" w:rsidP="00E72185"/>
        </w:tc>
        <w:tc>
          <w:tcPr>
            <w:tcW w:w="1560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Долевая 1/4</w:t>
            </w:r>
          </w:p>
        </w:tc>
        <w:tc>
          <w:tcPr>
            <w:tcW w:w="776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100,9</w:t>
            </w:r>
          </w:p>
        </w:tc>
        <w:tc>
          <w:tcPr>
            <w:tcW w:w="925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 xml:space="preserve">Жилой дом </w:t>
            </w:r>
          </w:p>
        </w:tc>
        <w:tc>
          <w:tcPr>
            <w:tcW w:w="850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100,9</w:t>
            </w:r>
          </w:p>
        </w:tc>
        <w:tc>
          <w:tcPr>
            <w:tcW w:w="992" w:type="dxa"/>
            <w:vAlign w:val="center"/>
          </w:tcPr>
          <w:p w:rsidR="0042338B" w:rsidRPr="00677F97" w:rsidRDefault="0042338B" w:rsidP="00E72185">
            <w:r w:rsidRPr="00677F97">
              <w:t>Россия</w:t>
            </w:r>
          </w:p>
        </w:tc>
        <w:tc>
          <w:tcPr>
            <w:tcW w:w="1559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Не имеет</w:t>
            </w:r>
          </w:p>
          <w:p w:rsidR="0042338B" w:rsidRPr="00677F97" w:rsidRDefault="0042338B" w:rsidP="00DD078D">
            <w:pPr>
              <w:jc w:val="center"/>
            </w:pPr>
          </w:p>
        </w:tc>
        <w:tc>
          <w:tcPr>
            <w:tcW w:w="1702" w:type="dxa"/>
            <w:vAlign w:val="center"/>
          </w:tcPr>
          <w:p w:rsidR="0042338B" w:rsidRPr="00677F97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Align w:val="center"/>
          </w:tcPr>
          <w:p w:rsidR="0042338B" w:rsidRPr="00677F97" w:rsidRDefault="0042338B" w:rsidP="00DD078D">
            <w:pPr>
              <w:jc w:val="center"/>
            </w:pPr>
            <w:r w:rsidRPr="00677F97">
              <w:t>-</w:t>
            </w:r>
          </w:p>
        </w:tc>
      </w:tr>
      <w:tr w:rsidR="0042338B" w:rsidTr="00DD078D">
        <w:trPr>
          <w:trHeight w:val="906"/>
        </w:trPr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4</w:t>
            </w:r>
            <w:r>
              <w:t>5.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Розанова Виктория Геннадьевна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A03E65">
            <w:r w:rsidRPr="00A401BA">
              <w:t>Заведующий МБДОУ</w:t>
            </w:r>
            <w:r>
              <w:t xml:space="preserve"> </w:t>
            </w:r>
            <w:r w:rsidRPr="00A401BA">
              <w:t>№31</w:t>
            </w:r>
            <w:r>
              <w:t xml:space="preserve">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88,9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517790,42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25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620612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1/6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38,6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RPr="00A70F82" w:rsidTr="00DD078D">
        <w:trPr>
          <w:trHeight w:val="200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>Супруг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88,9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Align w:val="center"/>
          </w:tcPr>
          <w:p w:rsidR="0042338B" w:rsidRPr="000E5BC3" w:rsidRDefault="0042338B" w:rsidP="00DD078D">
            <w:pPr>
              <w:jc w:val="center"/>
            </w:pPr>
            <w:r>
              <w:t xml:space="preserve">Автомобиль </w:t>
            </w:r>
            <w:r w:rsidRPr="00DD078D">
              <w:rPr>
                <w:lang w:val="en-US"/>
              </w:rPr>
              <w:t>TO</w:t>
            </w:r>
            <w:r>
              <w:t xml:space="preserve">ЙОТА </w:t>
            </w:r>
            <w:r w:rsidRPr="00DD078D">
              <w:rPr>
                <w:lang w:val="en-US"/>
              </w:rPr>
              <w:t>RAV</w:t>
            </w:r>
            <w:r>
              <w:t xml:space="preserve"> 4</w:t>
            </w:r>
            <w:r w:rsidRPr="00DD078D">
              <w:rPr>
                <w:lang w:val="en-US"/>
              </w:rPr>
              <w:t>,</w:t>
            </w:r>
            <w:r>
              <w:t xml:space="preserve"> 2015г.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455561,45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681"/>
        </w:trPr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4</w:t>
            </w:r>
            <w:r>
              <w:t>6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Коваль Тамара Шотовна</w:t>
            </w:r>
          </w:p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 xml:space="preserve">Заведующий МБДОУ №32 г.Шахты </w:t>
            </w:r>
          </w:p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54,0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E619A0"/>
          <w:p w:rsidR="0042338B" w:rsidRPr="00A401BA" w:rsidRDefault="0042338B" w:rsidP="00DD078D">
            <w:pPr>
              <w:ind w:right="-107"/>
            </w:pPr>
            <w:r w:rsidRPr="00A401BA">
              <w:t xml:space="preserve">Квартира         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54,0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824997,92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31,5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24,8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156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/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54,0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720608">
            <w:r w:rsidRPr="00A401BA">
              <w:t xml:space="preserve">Квартира 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54,0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OPEL ANTARA</w:t>
            </w:r>
            <w:r w:rsidRPr="00A401BA">
              <w:t>, 2007г.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1138361,19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820"/>
        </w:trPr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4</w:t>
            </w:r>
            <w:r>
              <w:t>7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Богомаз Марина Викторовна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A03E65">
            <w:r w:rsidRPr="00A401BA">
              <w:t>Заведующий МБДОУ №34 г.Шахты</w:t>
            </w:r>
          </w:p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34,4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69,1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608698,57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26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</w:t>
            </w:r>
            <w:r>
              <w:t xml:space="preserve"> для размещения домов индивидуальной жилой застройки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847</w:t>
            </w:r>
            <w:r>
              <w:t>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90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Земельный участок </w:t>
            </w:r>
            <w:r>
              <w:t>для размещения домов индивидуальной жилой застройки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2/3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847,0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</w:t>
            </w:r>
            <w:r>
              <w:t xml:space="preserve"> для размещения домов индивидуальной жилой застройки</w:t>
            </w:r>
            <w:r w:rsidRPr="00A401BA">
              <w:t xml:space="preserve">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847</w:t>
            </w:r>
            <w:r>
              <w:t>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Автомобиль </w:t>
            </w:r>
            <w:r w:rsidRPr="00A401BA">
              <w:t>Опель Мокка,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2014</w:t>
            </w:r>
            <w:r>
              <w:t>г</w:t>
            </w:r>
            <w:r w:rsidRPr="00A401BA">
              <w:t>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695754,29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276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ind w:right="-108"/>
              <w:jc w:val="center"/>
            </w:pPr>
            <w:r w:rsidRPr="00A401BA">
              <w:t>69,1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553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Долевая 2/3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69,1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1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59</w:t>
            </w:r>
            <w:r w:rsidRPr="00A401BA">
              <w:t>,</w:t>
            </w:r>
            <w:r>
              <w:t>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5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53</w:t>
            </w:r>
            <w:r w:rsidRPr="00A401BA">
              <w:t>,</w:t>
            </w:r>
            <w:r>
              <w:t>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932"/>
        </w:trPr>
        <w:tc>
          <w:tcPr>
            <w:tcW w:w="567" w:type="dxa"/>
            <w:vMerge w:val="restart"/>
          </w:tcPr>
          <w:p w:rsidR="0042338B" w:rsidRPr="00A401BA" w:rsidRDefault="0042338B" w:rsidP="00070AF9">
            <w:r>
              <w:t>48</w:t>
            </w:r>
            <w:r w:rsidRPr="00A401BA">
              <w:t xml:space="preserve">. </w:t>
            </w:r>
          </w:p>
        </w:tc>
        <w:tc>
          <w:tcPr>
            <w:tcW w:w="1843" w:type="dxa"/>
            <w:vMerge w:val="restart"/>
          </w:tcPr>
          <w:p w:rsidR="0042338B" w:rsidRPr="00D323EC" w:rsidRDefault="0042338B" w:rsidP="00E72185">
            <w:r>
              <w:t>Астахова Наталья Юрьевна</w:t>
            </w:r>
          </w:p>
        </w:tc>
        <w:tc>
          <w:tcPr>
            <w:tcW w:w="1984" w:type="dxa"/>
            <w:vMerge w:val="restart"/>
          </w:tcPr>
          <w:p w:rsidR="0042338B" w:rsidRPr="00D323EC" w:rsidRDefault="0042338B" w:rsidP="00A03E65">
            <w:r w:rsidRPr="00D323EC">
              <w:t>Заведующи</w:t>
            </w:r>
            <w:r>
              <w:t>й</w:t>
            </w:r>
            <w:r w:rsidRPr="00D323EC">
              <w:t xml:space="preserve"> МБДОУ</w:t>
            </w:r>
            <w:r>
              <w:t xml:space="preserve"> </w:t>
            </w:r>
            <w:r w:rsidRPr="00D323EC">
              <w:t>№36 г.Шахты</w:t>
            </w:r>
          </w:p>
        </w:tc>
        <w:tc>
          <w:tcPr>
            <w:tcW w:w="1560" w:type="dxa"/>
            <w:vAlign w:val="center"/>
          </w:tcPr>
          <w:p w:rsidR="0042338B" w:rsidRPr="00D323EC" w:rsidRDefault="0042338B" w:rsidP="00DD078D">
            <w:pPr>
              <w:jc w:val="center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Align w:val="center"/>
          </w:tcPr>
          <w:p w:rsidR="0042338B" w:rsidRPr="00D323EC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D323EC" w:rsidRDefault="0042338B" w:rsidP="00DD078D">
            <w:pPr>
              <w:jc w:val="center"/>
            </w:pPr>
            <w:r>
              <w:t>702,0</w:t>
            </w:r>
          </w:p>
        </w:tc>
        <w:tc>
          <w:tcPr>
            <w:tcW w:w="925" w:type="dxa"/>
            <w:vAlign w:val="center"/>
          </w:tcPr>
          <w:p w:rsidR="0042338B" w:rsidRPr="00D323EC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D323EC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D323EC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D323EC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FD67C7" w:rsidRDefault="0042338B" w:rsidP="00DD078D">
            <w:pPr>
              <w:jc w:val="center"/>
            </w:pPr>
            <w:r>
              <w:t xml:space="preserve">Автомобиль </w:t>
            </w:r>
            <w:r w:rsidRPr="00DD078D">
              <w:rPr>
                <w:lang w:val="en-US"/>
              </w:rPr>
              <w:t>DAEWOO</w:t>
            </w:r>
            <w:r w:rsidRPr="00FD67C7">
              <w:t xml:space="preserve"> </w:t>
            </w:r>
            <w:r w:rsidRPr="00DD078D">
              <w:rPr>
                <w:lang w:val="en-US"/>
              </w:rPr>
              <w:t>NEXIA</w:t>
            </w:r>
            <w:r>
              <w:t>,</w:t>
            </w:r>
            <w:r w:rsidRPr="00FD67C7">
              <w:t xml:space="preserve"> </w:t>
            </w:r>
            <w:r w:rsidRPr="00DD078D">
              <w:rPr>
                <w:lang w:val="en-US"/>
              </w:rPr>
              <w:t>2010</w:t>
            </w:r>
            <w:r>
              <w:t>г.</w:t>
            </w:r>
          </w:p>
          <w:p w:rsidR="0042338B" w:rsidRPr="00FD67C7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D323EC" w:rsidRDefault="0042338B" w:rsidP="00DD078D">
            <w:pPr>
              <w:jc w:val="center"/>
            </w:pPr>
            <w:r>
              <w:t>430828,86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D323EC" w:rsidRDefault="0042338B" w:rsidP="00DD078D">
            <w:pPr>
              <w:jc w:val="center"/>
            </w:pPr>
            <w:r w:rsidRPr="00D323EC">
              <w:t>-</w:t>
            </w:r>
          </w:p>
          <w:p w:rsidR="0042338B" w:rsidRPr="00D323EC" w:rsidRDefault="0042338B" w:rsidP="00DD078D">
            <w:pPr>
              <w:jc w:val="center"/>
            </w:pPr>
          </w:p>
        </w:tc>
      </w:tr>
      <w:tr w:rsidR="0042338B" w:rsidTr="00DD078D">
        <w:trPr>
          <w:trHeight w:val="775"/>
        </w:trPr>
        <w:tc>
          <w:tcPr>
            <w:tcW w:w="567" w:type="dxa"/>
            <w:vMerge/>
          </w:tcPr>
          <w:p w:rsidR="0042338B" w:rsidRDefault="0042338B" w:rsidP="00986036"/>
        </w:tc>
        <w:tc>
          <w:tcPr>
            <w:tcW w:w="1843" w:type="dxa"/>
            <w:vMerge/>
          </w:tcPr>
          <w:p w:rsidR="0042338B" w:rsidRDefault="0042338B" w:rsidP="00E72185"/>
        </w:tc>
        <w:tc>
          <w:tcPr>
            <w:tcW w:w="1984" w:type="dxa"/>
            <w:vMerge/>
          </w:tcPr>
          <w:p w:rsidR="0042338B" w:rsidRPr="00D323EC" w:rsidRDefault="0042338B" w:rsidP="00D323EC"/>
        </w:tc>
        <w:tc>
          <w:tcPr>
            <w:tcW w:w="1560" w:type="dxa"/>
            <w:vAlign w:val="center"/>
          </w:tcPr>
          <w:p w:rsidR="0042338B" w:rsidRPr="00D323EC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D323EC" w:rsidRDefault="0042338B" w:rsidP="00DD078D">
            <w:pPr>
              <w:jc w:val="center"/>
            </w:pPr>
            <w:r>
              <w:t>индивидуальная</w:t>
            </w:r>
          </w:p>
          <w:p w:rsidR="0042338B" w:rsidRPr="00D323EC" w:rsidRDefault="0042338B" w:rsidP="00DD078D">
            <w:pPr>
              <w:jc w:val="center"/>
            </w:pPr>
          </w:p>
        </w:tc>
        <w:tc>
          <w:tcPr>
            <w:tcW w:w="776" w:type="dxa"/>
            <w:vAlign w:val="center"/>
          </w:tcPr>
          <w:p w:rsidR="0042338B" w:rsidRPr="00D323EC" w:rsidRDefault="0042338B" w:rsidP="00DD078D">
            <w:pPr>
              <w:jc w:val="center"/>
            </w:pPr>
            <w:r>
              <w:t>152,3</w:t>
            </w:r>
          </w:p>
        </w:tc>
        <w:tc>
          <w:tcPr>
            <w:tcW w:w="925" w:type="dxa"/>
            <w:vAlign w:val="center"/>
          </w:tcPr>
          <w:p w:rsidR="0042338B" w:rsidRPr="00D323EC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D323EC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323EC" w:rsidRDefault="0042338B" w:rsidP="00DD078D">
            <w:pPr>
              <w:jc w:val="center"/>
            </w:pPr>
          </w:p>
        </w:tc>
      </w:tr>
      <w:tr w:rsidR="0042338B" w:rsidTr="00DD078D">
        <w:trPr>
          <w:trHeight w:val="1104"/>
        </w:trPr>
        <w:tc>
          <w:tcPr>
            <w:tcW w:w="567" w:type="dxa"/>
            <w:vMerge w:val="restart"/>
          </w:tcPr>
          <w:p w:rsidR="0042338B" w:rsidRPr="00A401BA" w:rsidRDefault="0042338B" w:rsidP="00225C4D">
            <w:r>
              <w:t>49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>
              <w:t>Лёвочкина Татьяна Сергеевна</w:t>
            </w:r>
          </w:p>
        </w:tc>
        <w:tc>
          <w:tcPr>
            <w:tcW w:w="1984" w:type="dxa"/>
          </w:tcPr>
          <w:p w:rsidR="0042338B" w:rsidRPr="00A401BA" w:rsidRDefault="0042338B" w:rsidP="00A03E65">
            <w:r w:rsidRPr="00A401BA">
              <w:t>Заведующий МБДОУ №37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39,5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Автомобиль ВАЗ лада калина хэчбек 11193, 2007г.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417735,75</w:t>
            </w:r>
          </w:p>
        </w:tc>
        <w:tc>
          <w:tcPr>
            <w:tcW w:w="942" w:type="dxa"/>
            <w:vAlign w:val="center"/>
          </w:tcPr>
          <w:p w:rsidR="0042338B" w:rsidRDefault="0042338B" w:rsidP="00E72185">
            <w:r>
              <w:t xml:space="preserve">     -</w:t>
            </w:r>
          </w:p>
        </w:tc>
      </w:tr>
      <w:tr w:rsidR="0042338B" w:rsidTr="00DD078D">
        <w:trPr>
          <w:trHeight w:val="669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/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422809,05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5</w:t>
            </w:r>
            <w:r>
              <w:t>0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873E53" w:rsidRDefault="0042338B" w:rsidP="00E72185">
            <w:r w:rsidRPr="00873E53">
              <w:t>Якунина Наталья Владимировна</w:t>
            </w:r>
          </w:p>
        </w:tc>
        <w:tc>
          <w:tcPr>
            <w:tcW w:w="1984" w:type="dxa"/>
            <w:vMerge w:val="restart"/>
          </w:tcPr>
          <w:p w:rsidR="0042338B" w:rsidRPr="00873E53" w:rsidRDefault="0042338B" w:rsidP="00A03E65">
            <w:r w:rsidRPr="00873E53">
              <w:t>Заведующий МБДОУ №40 г.Шахты</w:t>
            </w:r>
          </w:p>
        </w:tc>
        <w:tc>
          <w:tcPr>
            <w:tcW w:w="1560" w:type="dxa"/>
            <w:vMerge w:val="restart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-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 xml:space="preserve">Квартира 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873E53" w:rsidRDefault="0042338B" w:rsidP="00DD078D">
            <w:pPr>
              <w:jc w:val="center"/>
            </w:pPr>
            <w:r>
              <w:t>29</w:t>
            </w:r>
            <w:r w:rsidRPr="00873E53">
              <w:t>,</w:t>
            </w:r>
            <w: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Автомобиль Тойота Королла Ле</w:t>
            </w:r>
          </w:p>
          <w:p w:rsidR="0042338B" w:rsidRPr="00873E53" w:rsidRDefault="0042338B" w:rsidP="00DD078D">
            <w:pPr>
              <w:jc w:val="center"/>
            </w:pPr>
            <w:r w:rsidRPr="00873E53">
              <w:t>2002г.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873E53" w:rsidRDefault="0042338B" w:rsidP="00DD078D">
            <w:pPr>
              <w:jc w:val="center"/>
            </w:pPr>
            <w:r>
              <w:t>406237,20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070AF9"/>
        </w:tc>
        <w:tc>
          <w:tcPr>
            <w:tcW w:w="1843" w:type="dxa"/>
            <w:vMerge/>
          </w:tcPr>
          <w:p w:rsidR="0042338B" w:rsidRPr="00873E53" w:rsidRDefault="0042338B" w:rsidP="00E72185"/>
        </w:tc>
        <w:tc>
          <w:tcPr>
            <w:tcW w:w="1984" w:type="dxa"/>
            <w:vMerge/>
          </w:tcPr>
          <w:p w:rsidR="0042338B" w:rsidRPr="00873E53" w:rsidRDefault="0042338B" w:rsidP="00A03E65"/>
        </w:tc>
        <w:tc>
          <w:tcPr>
            <w:tcW w:w="1560" w:type="dxa"/>
            <w:vMerge/>
            <w:vAlign w:val="center"/>
          </w:tcPr>
          <w:p w:rsidR="0042338B" w:rsidRPr="00873E53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873E53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873E53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873E53" w:rsidRDefault="0042338B" w:rsidP="00DD078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42338B" w:rsidRPr="00873E53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873E53" w:rsidRDefault="0042338B" w:rsidP="00DD078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2338B" w:rsidRPr="00873E53" w:rsidRDefault="0042338B" w:rsidP="00DD078D">
            <w:pPr>
              <w:jc w:val="center"/>
            </w:pPr>
            <w:r>
              <w:t>Автомобиль НИССАН Альмера, 2014</w:t>
            </w: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873E53" w:rsidRDefault="0042338B" w:rsidP="00DD078D">
            <w:pPr>
              <w:jc w:val="center"/>
            </w:pPr>
          </w:p>
        </w:tc>
      </w:tr>
      <w:tr w:rsidR="0042338B" w:rsidTr="00DD078D">
        <w:trPr>
          <w:trHeight w:val="143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873E53" w:rsidRDefault="0042338B" w:rsidP="00E72185">
            <w:r w:rsidRPr="00873E53">
              <w:t xml:space="preserve">Супруг </w:t>
            </w:r>
          </w:p>
        </w:tc>
        <w:tc>
          <w:tcPr>
            <w:tcW w:w="1984" w:type="dxa"/>
          </w:tcPr>
          <w:p w:rsidR="0042338B" w:rsidRPr="00873E53" w:rsidRDefault="0042338B" w:rsidP="00E72185"/>
        </w:tc>
        <w:tc>
          <w:tcPr>
            <w:tcW w:w="1560" w:type="dxa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Квартира</w:t>
            </w:r>
          </w:p>
        </w:tc>
        <w:tc>
          <w:tcPr>
            <w:tcW w:w="1134" w:type="dxa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29,2</w:t>
            </w:r>
          </w:p>
        </w:tc>
        <w:tc>
          <w:tcPr>
            <w:tcW w:w="925" w:type="dxa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Россия</w:t>
            </w:r>
          </w:p>
        </w:tc>
        <w:tc>
          <w:tcPr>
            <w:tcW w:w="1418" w:type="dxa"/>
            <w:vAlign w:val="center"/>
          </w:tcPr>
          <w:p w:rsidR="0042338B" w:rsidRPr="00873E53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873E53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873E53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Default="0042338B" w:rsidP="00DD078D">
            <w:pPr>
              <w:jc w:val="center"/>
            </w:pPr>
            <w:r w:rsidRPr="00873E53">
              <w:t xml:space="preserve">Автомобиль </w:t>
            </w:r>
            <w:r w:rsidRPr="00DD078D">
              <w:rPr>
                <w:lang w:val="en-US"/>
              </w:rPr>
              <w:t>Land</w:t>
            </w:r>
            <w:r w:rsidRPr="00873E53">
              <w:t xml:space="preserve"> </w:t>
            </w:r>
            <w:r w:rsidRPr="00DD078D">
              <w:rPr>
                <w:lang w:val="en-US"/>
              </w:rPr>
              <w:t>Rover</w:t>
            </w:r>
            <w:r>
              <w:t xml:space="preserve"> Дискавери 3,</w:t>
            </w:r>
            <w:r w:rsidRPr="00873E53">
              <w:t xml:space="preserve"> 2006г.</w:t>
            </w:r>
          </w:p>
          <w:p w:rsidR="0042338B" w:rsidRDefault="0042338B" w:rsidP="00DD078D">
            <w:pPr>
              <w:jc w:val="center"/>
            </w:pPr>
          </w:p>
          <w:p w:rsidR="0042338B" w:rsidRPr="00873E53" w:rsidRDefault="0042338B" w:rsidP="00DD078D">
            <w:pPr>
              <w:jc w:val="center"/>
            </w:pPr>
          </w:p>
        </w:tc>
        <w:tc>
          <w:tcPr>
            <w:tcW w:w="1702" w:type="dxa"/>
            <w:vAlign w:val="center"/>
          </w:tcPr>
          <w:p w:rsidR="0042338B" w:rsidRPr="00873E53" w:rsidRDefault="0042338B" w:rsidP="00DD078D">
            <w:pPr>
              <w:jc w:val="center"/>
            </w:pPr>
            <w:r>
              <w:t>391878,68</w:t>
            </w:r>
          </w:p>
        </w:tc>
        <w:tc>
          <w:tcPr>
            <w:tcW w:w="942" w:type="dxa"/>
            <w:vAlign w:val="center"/>
          </w:tcPr>
          <w:p w:rsidR="0042338B" w:rsidRPr="00873E53" w:rsidRDefault="0042338B" w:rsidP="00DD078D">
            <w:pPr>
              <w:jc w:val="center"/>
            </w:pPr>
            <w:r w:rsidRPr="00873E53">
              <w:t>-</w:t>
            </w:r>
          </w:p>
        </w:tc>
      </w:tr>
      <w:tr w:rsidR="0042338B" w:rsidTr="00DD078D">
        <w:tc>
          <w:tcPr>
            <w:tcW w:w="567" w:type="dxa"/>
          </w:tcPr>
          <w:p w:rsidR="0042338B" w:rsidRPr="00A401BA" w:rsidRDefault="0042338B" w:rsidP="00070AF9">
            <w:r w:rsidRPr="00A401BA">
              <w:t>5</w:t>
            </w:r>
            <w:r>
              <w:t>1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Хворостова Нелли Николаевна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Заведующий МБДОУ №43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 w:rsidRPr="00A401BA">
              <w:t xml:space="preserve">Квартира  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30,7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PEHO SANDERO</w:t>
            </w:r>
            <w:r w:rsidRPr="00A401BA">
              <w:t>, 20</w:t>
            </w:r>
            <w:r w:rsidRPr="00DD078D">
              <w:rPr>
                <w:lang w:val="en-US"/>
              </w:rPr>
              <w:t>11</w:t>
            </w:r>
            <w:r w:rsidRPr="00A401BA">
              <w:t>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479871,50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301"/>
        </w:trPr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5</w:t>
            </w:r>
            <w:r>
              <w:t>2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Майгурова Елена Владимировна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 xml:space="preserve">Заведующий МБДОУ </w:t>
            </w:r>
            <w:r>
              <w:t xml:space="preserve">г.Шахты </w:t>
            </w:r>
            <w:r w:rsidRPr="00A401BA">
              <w:t>№44</w:t>
            </w:r>
            <w:r>
              <w:t xml:space="preserve"> 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Земельный участок </w:t>
            </w:r>
            <w:r>
              <w:t>для размещения домов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</w:t>
            </w:r>
            <w:r w:rsidRPr="00A401BA">
              <w:t xml:space="preserve">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611,0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 ВАЗ Калина</w:t>
            </w:r>
            <w:r>
              <w:t>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2010г</w:t>
            </w:r>
            <w:r>
              <w:t>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636396,13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30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 с хоз</w:t>
            </w:r>
            <w:r>
              <w:t>яйственными</w:t>
            </w:r>
            <w:r w:rsidRPr="00A401BA">
              <w:t xml:space="preserve"> постройками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</w:t>
            </w:r>
            <w:r w:rsidRPr="00A401BA">
              <w:t xml:space="preserve">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82,7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170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Земельный участок </w:t>
            </w:r>
            <w:r>
              <w:t>для размещения домов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</w:t>
            </w:r>
            <w:r w:rsidRPr="00A401BA">
              <w:t xml:space="preserve">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611,0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KIA RIO</w:t>
            </w:r>
            <w:r w:rsidRPr="00A401BA">
              <w:t>, 2014г.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425529,76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30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 с хоз</w:t>
            </w:r>
            <w:r>
              <w:t>яйственными</w:t>
            </w:r>
            <w:r w:rsidRPr="00A401BA">
              <w:t xml:space="preserve"> постройками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</w:t>
            </w:r>
            <w:r w:rsidRPr="00A401BA">
              <w:t xml:space="preserve"> 1/4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82,7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61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</w:t>
            </w:r>
            <w:r>
              <w:t xml:space="preserve"> ВАЗ 21093, 2001г.</w:t>
            </w: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7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30,4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35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Земельный участок </w:t>
            </w:r>
            <w:r>
              <w:t>для размещения домов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</w:t>
            </w:r>
            <w:r w:rsidRPr="00A401BA">
              <w:t xml:space="preserve">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611,0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1358"/>
        </w:trPr>
        <w:tc>
          <w:tcPr>
            <w:tcW w:w="567" w:type="dxa"/>
            <w:tcBorders>
              <w:top w:val="nil"/>
            </w:tcBorders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 с хоз</w:t>
            </w:r>
            <w:r>
              <w:t>яйственными</w:t>
            </w:r>
            <w:r w:rsidRPr="00A401BA">
              <w:t xml:space="preserve"> постройками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Общая долевая</w:t>
            </w:r>
            <w:r w:rsidRPr="00A401BA">
              <w:t xml:space="preserve">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82,7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986"/>
        </w:trPr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5</w:t>
            </w:r>
            <w:r>
              <w:t>3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8D034E">
            <w:r w:rsidRPr="00A401BA">
              <w:t>Ломек</w:t>
            </w:r>
            <w:r>
              <w:t>о</w:t>
            </w:r>
            <w:r w:rsidRPr="00A401BA">
              <w:t xml:space="preserve"> Ирина Николаевна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Заведующий МБДОУ</w:t>
            </w:r>
            <w:r>
              <w:t xml:space="preserve"> </w:t>
            </w:r>
            <w:r w:rsidRPr="00A401BA">
              <w:t>№45</w:t>
            </w:r>
            <w:r>
              <w:t xml:space="preserve"> г.Шахты</w:t>
            </w:r>
          </w:p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Земельный участок </w:t>
            </w:r>
            <w:r>
              <w:t>для размещения домов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925720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385,0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Ford Mondeo</w:t>
            </w:r>
            <w:r w:rsidRPr="00A401BA">
              <w:t>,      2011г.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506702,65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E72185">
            <w:r w:rsidRPr="00464EA0">
              <w:t xml:space="preserve">     -</w:t>
            </w:r>
          </w:p>
        </w:tc>
      </w:tr>
      <w:tr w:rsidR="0042338B" w:rsidTr="00DD078D">
        <w:trPr>
          <w:trHeight w:val="986"/>
        </w:trPr>
        <w:tc>
          <w:tcPr>
            <w:tcW w:w="567" w:type="dxa"/>
            <w:vMerge/>
          </w:tcPr>
          <w:p w:rsidR="0042338B" w:rsidRPr="00A401BA" w:rsidRDefault="0042338B" w:rsidP="00070AF9"/>
        </w:tc>
        <w:tc>
          <w:tcPr>
            <w:tcW w:w="1843" w:type="dxa"/>
            <w:vMerge/>
          </w:tcPr>
          <w:p w:rsidR="0042338B" w:rsidRPr="00A401BA" w:rsidRDefault="0042338B" w:rsidP="008D034E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925720" w:rsidRDefault="0042338B" w:rsidP="00DD078D">
            <w:pPr>
              <w:jc w:val="center"/>
            </w:pPr>
            <w:r w:rsidRPr="00925720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39,4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E72185"/>
        </w:tc>
        <w:tc>
          <w:tcPr>
            <w:tcW w:w="850" w:type="dxa"/>
            <w:vMerge/>
            <w:vAlign w:val="center"/>
          </w:tcPr>
          <w:p w:rsidR="0042338B" w:rsidRPr="00A401BA" w:rsidRDefault="0042338B" w:rsidP="00E72185"/>
        </w:tc>
        <w:tc>
          <w:tcPr>
            <w:tcW w:w="992" w:type="dxa"/>
            <w:vMerge/>
            <w:vAlign w:val="center"/>
          </w:tcPr>
          <w:p w:rsidR="0042338B" w:rsidRPr="00A401BA" w:rsidRDefault="0042338B" w:rsidP="00E72185"/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E72185"/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5</w:t>
            </w:r>
            <w:r>
              <w:t>4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915D14" w:rsidRDefault="0042338B" w:rsidP="00E72185">
            <w:r w:rsidRPr="00915D14">
              <w:t>Позаниди Ирина Анатольевна</w:t>
            </w:r>
          </w:p>
          <w:p w:rsidR="0042338B" w:rsidRPr="00915D14" w:rsidRDefault="0042338B" w:rsidP="00E72185"/>
          <w:p w:rsidR="0042338B" w:rsidRPr="00915D14" w:rsidRDefault="0042338B" w:rsidP="00E72185"/>
        </w:tc>
        <w:tc>
          <w:tcPr>
            <w:tcW w:w="1984" w:type="dxa"/>
            <w:vMerge w:val="restart"/>
          </w:tcPr>
          <w:p w:rsidR="0042338B" w:rsidRPr="00915D14" w:rsidRDefault="0042338B" w:rsidP="00E72185">
            <w:r w:rsidRPr="00915D14">
              <w:t>Директор МБОУ №46 г.Шахты</w:t>
            </w:r>
          </w:p>
          <w:p w:rsidR="0042338B" w:rsidRPr="00915D14" w:rsidRDefault="0042338B" w:rsidP="00E72185"/>
          <w:p w:rsidR="0042338B" w:rsidRPr="00915D14" w:rsidRDefault="0042338B" w:rsidP="00E72185"/>
        </w:tc>
        <w:tc>
          <w:tcPr>
            <w:tcW w:w="1560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Земельный участок для ведения личного подсобного хозяйства</w:t>
            </w:r>
          </w:p>
        </w:tc>
        <w:tc>
          <w:tcPr>
            <w:tcW w:w="1134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659,0</w:t>
            </w:r>
          </w:p>
        </w:tc>
        <w:tc>
          <w:tcPr>
            <w:tcW w:w="925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 xml:space="preserve">Квартира </w:t>
            </w:r>
          </w:p>
          <w:p w:rsidR="0042338B" w:rsidRPr="00915D14" w:rsidRDefault="0042338B" w:rsidP="00DD078D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45,0</w:t>
            </w:r>
          </w:p>
          <w:p w:rsidR="0042338B" w:rsidRPr="00915D14" w:rsidRDefault="0042338B" w:rsidP="00DD078D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 xml:space="preserve">Россия </w:t>
            </w:r>
          </w:p>
          <w:p w:rsidR="0042338B" w:rsidRPr="00915D14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915D14" w:rsidRDefault="0042338B" w:rsidP="00DD078D">
            <w:pPr>
              <w:jc w:val="center"/>
            </w:pPr>
          </w:p>
          <w:p w:rsidR="0042338B" w:rsidRPr="00915D14" w:rsidRDefault="0042338B" w:rsidP="00DD078D">
            <w:pPr>
              <w:jc w:val="center"/>
            </w:pPr>
          </w:p>
          <w:p w:rsidR="0042338B" w:rsidRPr="00915D14" w:rsidRDefault="0042338B" w:rsidP="00DD078D">
            <w:pPr>
              <w:jc w:val="center"/>
            </w:pPr>
            <w:r>
              <w:t>929451,77</w:t>
            </w:r>
          </w:p>
          <w:p w:rsidR="0042338B" w:rsidRPr="00915D14" w:rsidRDefault="0042338B" w:rsidP="00DD078D">
            <w:pPr>
              <w:jc w:val="center"/>
            </w:pPr>
          </w:p>
          <w:p w:rsidR="0042338B" w:rsidRPr="00915D14" w:rsidRDefault="0042338B" w:rsidP="00DD078D">
            <w:pPr>
              <w:jc w:val="center"/>
            </w:pPr>
          </w:p>
        </w:tc>
        <w:tc>
          <w:tcPr>
            <w:tcW w:w="942" w:type="dxa"/>
            <w:vMerge w:val="restart"/>
            <w:vAlign w:val="center"/>
          </w:tcPr>
          <w:p w:rsidR="0042338B" w:rsidRPr="00925720" w:rsidRDefault="0042338B" w:rsidP="00DD078D">
            <w:pPr>
              <w:jc w:val="center"/>
            </w:pPr>
          </w:p>
          <w:p w:rsidR="0042338B" w:rsidRPr="00925720" w:rsidRDefault="0042338B" w:rsidP="00DD078D">
            <w:pPr>
              <w:jc w:val="center"/>
            </w:pPr>
            <w:r w:rsidRPr="00925720">
              <w:t>-</w:t>
            </w:r>
          </w:p>
          <w:p w:rsidR="0042338B" w:rsidRPr="00925720" w:rsidRDefault="0042338B" w:rsidP="00DD078D">
            <w:pPr>
              <w:jc w:val="center"/>
            </w:pPr>
          </w:p>
          <w:p w:rsidR="0042338B" w:rsidRPr="00925720" w:rsidRDefault="0042338B" w:rsidP="00DD078D">
            <w:pPr>
              <w:jc w:val="center"/>
            </w:pPr>
          </w:p>
        </w:tc>
      </w:tr>
      <w:tr w:rsidR="0042338B" w:rsidTr="00DD078D">
        <w:trPr>
          <w:trHeight w:val="110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915D14" w:rsidRDefault="0042338B" w:rsidP="00E72185"/>
        </w:tc>
        <w:tc>
          <w:tcPr>
            <w:tcW w:w="1984" w:type="dxa"/>
            <w:vMerge/>
          </w:tcPr>
          <w:p w:rsidR="0042338B" w:rsidRPr="00915D14" w:rsidRDefault="0042338B" w:rsidP="00E72185"/>
        </w:tc>
        <w:tc>
          <w:tcPr>
            <w:tcW w:w="1560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74,4</w:t>
            </w:r>
          </w:p>
        </w:tc>
        <w:tc>
          <w:tcPr>
            <w:tcW w:w="925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915D14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915D14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915D14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915D14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915D14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925720" w:rsidRDefault="0042338B" w:rsidP="00DD078D">
            <w:pPr>
              <w:jc w:val="center"/>
            </w:pPr>
          </w:p>
        </w:tc>
      </w:tr>
      <w:tr w:rsidR="0042338B" w:rsidTr="00DD078D">
        <w:trPr>
          <w:trHeight w:val="1159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915D14" w:rsidRDefault="0042338B" w:rsidP="00E72185">
            <w:r w:rsidRPr="00915D14">
              <w:t>Супруг</w:t>
            </w:r>
          </w:p>
        </w:tc>
        <w:tc>
          <w:tcPr>
            <w:tcW w:w="1984" w:type="dxa"/>
          </w:tcPr>
          <w:p w:rsidR="0042338B" w:rsidRPr="00915D14" w:rsidRDefault="0042338B" w:rsidP="00E72185"/>
        </w:tc>
        <w:tc>
          <w:tcPr>
            <w:tcW w:w="1560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Не имеет</w:t>
            </w:r>
          </w:p>
          <w:p w:rsidR="0042338B" w:rsidRPr="00915D14" w:rsidRDefault="0042338B" w:rsidP="00DD078D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-</w:t>
            </w:r>
          </w:p>
        </w:tc>
        <w:tc>
          <w:tcPr>
            <w:tcW w:w="776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-</w:t>
            </w:r>
          </w:p>
        </w:tc>
        <w:tc>
          <w:tcPr>
            <w:tcW w:w="925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-</w:t>
            </w:r>
          </w:p>
        </w:tc>
        <w:tc>
          <w:tcPr>
            <w:tcW w:w="1418" w:type="dxa"/>
            <w:vAlign w:val="center"/>
          </w:tcPr>
          <w:p w:rsidR="0042338B" w:rsidRPr="00915D14" w:rsidRDefault="0042338B" w:rsidP="00DD078D">
            <w:pPr>
              <w:ind w:right="-107"/>
              <w:jc w:val="center"/>
            </w:pPr>
            <w:r w:rsidRPr="00915D14">
              <w:t xml:space="preserve">Квартира      </w:t>
            </w:r>
          </w:p>
        </w:tc>
        <w:tc>
          <w:tcPr>
            <w:tcW w:w="850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>45,0</w:t>
            </w:r>
          </w:p>
        </w:tc>
        <w:tc>
          <w:tcPr>
            <w:tcW w:w="992" w:type="dxa"/>
            <w:vAlign w:val="center"/>
          </w:tcPr>
          <w:p w:rsidR="0042338B" w:rsidRPr="00915D14" w:rsidRDefault="0042338B" w:rsidP="00DD078D">
            <w:pPr>
              <w:jc w:val="center"/>
            </w:pPr>
            <w:r w:rsidRPr="00915D14"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150AA2" w:rsidRDefault="0042338B" w:rsidP="00DD078D">
            <w:pPr>
              <w:jc w:val="center"/>
            </w:pPr>
            <w:r w:rsidRPr="00915D14">
              <w:t xml:space="preserve">Автомобиль </w:t>
            </w:r>
            <w:r>
              <w:t xml:space="preserve">НИССАН </w:t>
            </w:r>
          </w:p>
          <w:p w:rsidR="0042338B" w:rsidRPr="00915D14" w:rsidRDefault="0042338B" w:rsidP="00DD078D">
            <w:pPr>
              <w:jc w:val="center"/>
            </w:pPr>
            <w:r>
              <w:t>Х-</w:t>
            </w:r>
            <w:r w:rsidRPr="00DD078D">
              <w:rPr>
                <w:lang w:val="en-US"/>
              </w:rPr>
              <w:t>TRAIL</w:t>
            </w:r>
            <w:r w:rsidRPr="00915D14">
              <w:t>, 2020г.</w:t>
            </w:r>
          </w:p>
        </w:tc>
        <w:tc>
          <w:tcPr>
            <w:tcW w:w="1702" w:type="dxa"/>
            <w:vAlign w:val="center"/>
          </w:tcPr>
          <w:p w:rsidR="0042338B" w:rsidRPr="00915D14" w:rsidRDefault="0042338B" w:rsidP="00DD078D">
            <w:pPr>
              <w:jc w:val="center"/>
            </w:pPr>
            <w:r>
              <w:t>2022740,54</w:t>
            </w:r>
          </w:p>
        </w:tc>
        <w:tc>
          <w:tcPr>
            <w:tcW w:w="942" w:type="dxa"/>
            <w:vAlign w:val="center"/>
          </w:tcPr>
          <w:p w:rsidR="0042338B" w:rsidRPr="00925720" w:rsidRDefault="0042338B" w:rsidP="00DD078D">
            <w:pPr>
              <w:jc w:val="center"/>
            </w:pPr>
            <w:r w:rsidRPr="00925720">
              <w:t>-</w:t>
            </w:r>
          </w:p>
        </w:tc>
      </w:tr>
      <w:tr w:rsidR="0042338B" w:rsidTr="00DD078D">
        <w:trPr>
          <w:trHeight w:val="493"/>
        </w:trPr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5</w:t>
            </w:r>
            <w:r>
              <w:t>5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Кошарова Ирина Александровна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842967">
            <w:r w:rsidRPr="00A401BA">
              <w:t>Заведующий МБДОУ №50 г.Шахты</w:t>
            </w:r>
          </w:p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E72185">
            <w:r w:rsidRPr="00A401BA">
              <w:t xml:space="preserve"> 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85,7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474247,55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28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</w:t>
            </w:r>
            <w:r>
              <w:t xml:space="preserve"> для размещения домов индивидуальной жилой застройки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833,0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 Россия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73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E72185">
            <w:r w:rsidRPr="00A401BA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</w:t>
            </w:r>
            <w:r>
              <w:t xml:space="preserve"> для размещения домов индивидуальной жилой застройки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833,0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D87EC3" w:rsidRDefault="0042338B" w:rsidP="00DD078D">
            <w:pPr>
              <w:jc w:val="center"/>
            </w:pPr>
            <w:r>
              <w:t>Автомобиль КИА</w:t>
            </w:r>
            <w:r w:rsidRPr="00D87EC3">
              <w:t xml:space="preserve"> </w:t>
            </w:r>
            <w:r w:rsidRPr="00DD078D">
              <w:rPr>
                <w:lang w:val="en-US"/>
              </w:rPr>
              <w:t>SPORTAGE</w:t>
            </w:r>
            <w:r>
              <w:t>,</w:t>
            </w:r>
            <w:r w:rsidRPr="00D87EC3">
              <w:t xml:space="preserve"> </w:t>
            </w:r>
            <w:r w:rsidRPr="00DD078D">
              <w:rPr>
                <w:lang w:val="en-US"/>
              </w:rPr>
              <w:t>2018</w:t>
            </w:r>
            <w:r>
              <w:t>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305016,32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7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 w:rsidRPr="00A401BA">
              <w:t>Жилой дом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85,7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017"/>
        </w:trPr>
        <w:tc>
          <w:tcPr>
            <w:tcW w:w="567" w:type="dxa"/>
          </w:tcPr>
          <w:p w:rsidR="0042338B" w:rsidRPr="00F9696C" w:rsidRDefault="0042338B" w:rsidP="00070AF9">
            <w:r w:rsidRPr="00F9696C">
              <w:t>5</w:t>
            </w:r>
            <w:r>
              <w:t>6</w:t>
            </w:r>
            <w:r w:rsidRPr="00F9696C">
              <w:t>.</w:t>
            </w:r>
          </w:p>
        </w:tc>
        <w:tc>
          <w:tcPr>
            <w:tcW w:w="1843" w:type="dxa"/>
          </w:tcPr>
          <w:p w:rsidR="0042338B" w:rsidRPr="00F9696C" w:rsidRDefault="0042338B" w:rsidP="00E72185">
            <w:r w:rsidRPr="00F9696C">
              <w:t>Трубицина Марина Владимировна</w:t>
            </w:r>
          </w:p>
        </w:tc>
        <w:tc>
          <w:tcPr>
            <w:tcW w:w="1984" w:type="dxa"/>
          </w:tcPr>
          <w:p w:rsidR="0042338B" w:rsidRPr="00F9696C" w:rsidRDefault="0042338B" w:rsidP="00E72185">
            <w:r w:rsidRPr="00F9696C">
              <w:t>Заведующий МБДОУ №52 г.Шахты</w:t>
            </w:r>
          </w:p>
        </w:tc>
        <w:tc>
          <w:tcPr>
            <w:tcW w:w="1560" w:type="dxa"/>
            <w:vAlign w:val="center"/>
          </w:tcPr>
          <w:p w:rsidR="0042338B" w:rsidRPr="00F9696C" w:rsidRDefault="0042338B" w:rsidP="006150CE">
            <w:r w:rsidRPr="00F9696C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F9696C" w:rsidRDefault="0042338B" w:rsidP="00DD078D">
            <w:pPr>
              <w:jc w:val="center"/>
            </w:pPr>
            <w:r w:rsidRPr="00F9696C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F9696C" w:rsidRDefault="0042338B" w:rsidP="00E72185">
            <w:r w:rsidRPr="00F9696C">
              <w:t>105,7</w:t>
            </w:r>
          </w:p>
        </w:tc>
        <w:tc>
          <w:tcPr>
            <w:tcW w:w="925" w:type="dxa"/>
            <w:vAlign w:val="center"/>
          </w:tcPr>
          <w:p w:rsidR="0042338B" w:rsidRPr="00F9696C" w:rsidRDefault="0042338B" w:rsidP="00E72185">
            <w:r w:rsidRPr="00F9696C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F9696C" w:rsidRDefault="0042338B" w:rsidP="00DD078D">
            <w:pPr>
              <w:jc w:val="center"/>
            </w:pPr>
            <w:r w:rsidRPr="00F9696C">
              <w:t>-</w:t>
            </w:r>
          </w:p>
        </w:tc>
        <w:tc>
          <w:tcPr>
            <w:tcW w:w="850" w:type="dxa"/>
            <w:vAlign w:val="center"/>
          </w:tcPr>
          <w:p w:rsidR="0042338B" w:rsidRPr="00F9696C" w:rsidRDefault="0042338B" w:rsidP="00DD078D">
            <w:pPr>
              <w:jc w:val="center"/>
            </w:pPr>
            <w:r w:rsidRPr="00F9696C">
              <w:t>-</w:t>
            </w:r>
          </w:p>
        </w:tc>
        <w:tc>
          <w:tcPr>
            <w:tcW w:w="992" w:type="dxa"/>
            <w:vAlign w:val="center"/>
          </w:tcPr>
          <w:p w:rsidR="0042338B" w:rsidRPr="00F9696C" w:rsidRDefault="0042338B" w:rsidP="00DD078D">
            <w:pPr>
              <w:jc w:val="center"/>
            </w:pPr>
            <w:r w:rsidRPr="00F9696C">
              <w:t>-</w:t>
            </w:r>
          </w:p>
        </w:tc>
        <w:tc>
          <w:tcPr>
            <w:tcW w:w="1559" w:type="dxa"/>
            <w:vAlign w:val="center"/>
          </w:tcPr>
          <w:p w:rsidR="0042338B" w:rsidRPr="00F9696C" w:rsidRDefault="0042338B" w:rsidP="00E72185">
            <w:r w:rsidRPr="00F9696C">
              <w:t xml:space="preserve">      </w:t>
            </w:r>
          </w:p>
          <w:p w:rsidR="0042338B" w:rsidRPr="00F9696C" w:rsidRDefault="0042338B" w:rsidP="00E72185">
            <w:r w:rsidRPr="00F9696C">
              <w:t xml:space="preserve">      Не имеет</w:t>
            </w:r>
          </w:p>
        </w:tc>
        <w:tc>
          <w:tcPr>
            <w:tcW w:w="1702" w:type="dxa"/>
            <w:vAlign w:val="center"/>
          </w:tcPr>
          <w:p w:rsidR="0042338B" w:rsidRPr="00F9696C" w:rsidRDefault="0042338B" w:rsidP="00DD078D">
            <w:pPr>
              <w:jc w:val="center"/>
            </w:pPr>
          </w:p>
          <w:p w:rsidR="0042338B" w:rsidRPr="00F9696C" w:rsidRDefault="0042338B" w:rsidP="00DD078D">
            <w:pPr>
              <w:jc w:val="center"/>
            </w:pPr>
            <w:r>
              <w:t>360002,26</w:t>
            </w:r>
          </w:p>
        </w:tc>
        <w:tc>
          <w:tcPr>
            <w:tcW w:w="942" w:type="dxa"/>
            <w:vAlign w:val="center"/>
          </w:tcPr>
          <w:p w:rsidR="0042338B" w:rsidRPr="00F9696C" w:rsidRDefault="0042338B" w:rsidP="00E72185">
            <w:r w:rsidRPr="00F9696C">
              <w:t xml:space="preserve">     -</w:t>
            </w:r>
          </w:p>
        </w:tc>
      </w:tr>
      <w:tr w:rsidR="0042338B" w:rsidTr="00DD078D">
        <w:trPr>
          <w:trHeight w:val="851"/>
        </w:trPr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5</w:t>
            </w:r>
            <w:r>
              <w:t>7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Архипова Анна Казимировна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90020B">
            <w:r w:rsidRPr="00A401BA">
              <w:t>Заведующий МБДОУ №56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7846BC">
            <w:r w:rsidRPr="00A401BA">
              <w:t xml:space="preserve"> Квартира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50</w:t>
            </w:r>
            <w:r w:rsidRPr="00A401BA">
              <w:t>,</w:t>
            </w:r>
            <w:r>
              <w:t>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ind w:left="-108" w:right="-107" w:firstLine="108"/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90020B" w:rsidRDefault="0042338B" w:rsidP="00DD078D">
            <w:pPr>
              <w:jc w:val="center"/>
            </w:pPr>
            <w:r>
              <w:t>437286,69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  <w:r w:rsidRPr="00464EA0">
              <w:t>-</w:t>
            </w:r>
          </w:p>
        </w:tc>
      </w:tr>
      <w:tr w:rsidR="0042338B" w:rsidTr="00DD078D">
        <w:trPr>
          <w:trHeight w:val="679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90020B"/>
        </w:tc>
        <w:tc>
          <w:tcPr>
            <w:tcW w:w="1560" w:type="dxa"/>
            <w:vAlign w:val="center"/>
          </w:tcPr>
          <w:p w:rsidR="0042338B" w:rsidRPr="00A401BA" w:rsidRDefault="0042338B" w:rsidP="0093063E">
            <w:r w:rsidRPr="00A401BA">
              <w:t xml:space="preserve"> Квартира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24</w:t>
            </w:r>
            <w:r w:rsidRPr="00A401BA">
              <w:t>,</w:t>
            </w:r>
            <w:r>
              <w:t>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ind w:left="-108" w:right="-107" w:firstLine="108"/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954"/>
        </w:trPr>
        <w:tc>
          <w:tcPr>
            <w:tcW w:w="567" w:type="dxa"/>
            <w:vMerge w:val="restart"/>
          </w:tcPr>
          <w:p w:rsidR="0042338B" w:rsidRPr="00A401BA" w:rsidRDefault="0042338B" w:rsidP="00070AF9">
            <w:r>
              <w:t>58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Репина Галина Викторовна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90020B">
            <w:r w:rsidRPr="00A401BA">
              <w:t>Заведующий МБДОУ №62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63,5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7D6CB4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MITSUBISI OUTLENDER</w:t>
            </w:r>
            <w:r>
              <w:t xml:space="preserve"> 2,0,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2011г.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702813,36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2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59,4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3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33,1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672"/>
        </w:trPr>
        <w:tc>
          <w:tcPr>
            <w:tcW w:w="567" w:type="dxa"/>
            <w:vMerge w:val="restart"/>
          </w:tcPr>
          <w:p w:rsidR="0042338B" w:rsidRPr="00A401BA" w:rsidRDefault="0042338B" w:rsidP="00E72185">
            <w:r>
              <w:t>59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Ельшина Ольга Викторовна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192DCD">
            <w:r>
              <w:t>Заведующий МБДОУ №</w:t>
            </w:r>
            <w:r w:rsidRPr="00A401BA">
              <w:t>69</w:t>
            </w:r>
            <w:r>
              <w:t xml:space="preserve"> </w:t>
            </w:r>
            <w:r w:rsidRPr="00A401BA">
              <w:t xml:space="preserve">г.Шахты 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28,7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 Форд Фокус</w:t>
            </w:r>
            <w:r>
              <w:t>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2004г.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391469,84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6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24,0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6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42,4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6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Садовый участок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564,0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159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57,7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E72185">
            <w:r w:rsidRPr="00A401BA">
              <w:t xml:space="preserve">       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E72185">
            <w:r w:rsidRPr="00A401BA">
              <w:t xml:space="preserve">     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159961,77</w:t>
            </w:r>
          </w:p>
        </w:tc>
        <w:tc>
          <w:tcPr>
            <w:tcW w:w="942" w:type="dxa"/>
            <w:vAlign w:val="center"/>
          </w:tcPr>
          <w:p w:rsidR="0042338B" w:rsidRDefault="0042338B" w:rsidP="00E72185">
            <w:r>
              <w:t xml:space="preserve">    -</w:t>
            </w:r>
          </w:p>
        </w:tc>
      </w:tr>
      <w:tr w:rsidR="0042338B" w:rsidTr="00DD078D">
        <w:trPr>
          <w:trHeight w:val="890"/>
        </w:trPr>
        <w:tc>
          <w:tcPr>
            <w:tcW w:w="567" w:type="dxa"/>
          </w:tcPr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>Несовершеннолетний ребенок</w:t>
            </w:r>
          </w:p>
        </w:tc>
        <w:tc>
          <w:tcPr>
            <w:tcW w:w="1984" w:type="dxa"/>
          </w:tcPr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-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</w:p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070AF9">
            <w:r w:rsidRPr="00A401BA">
              <w:t>6</w:t>
            </w:r>
            <w:r>
              <w:t>0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Ефремова Светлана Алексеевна</w:t>
            </w:r>
          </w:p>
        </w:tc>
        <w:tc>
          <w:tcPr>
            <w:tcW w:w="1984" w:type="dxa"/>
          </w:tcPr>
          <w:p w:rsidR="0042338B" w:rsidRPr="00A401BA" w:rsidRDefault="0042338B" w:rsidP="006D4598">
            <w:r w:rsidRPr="00A401BA">
              <w:t>Заведующий МБДОУ №70             г. 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43,</w:t>
            </w:r>
            <w:r>
              <w:t>4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1907479,00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686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/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Дачный земельный участок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1000,0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6743CD" w:rsidRDefault="0042338B" w:rsidP="00DD078D">
            <w:pPr>
              <w:jc w:val="center"/>
            </w:pPr>
            <w:r w:rsidRPr="00A401BA">
              <w:t xml:space="preserve">Автомобиль </w:t>
            </w:r>
            <w:r w:rsidRPr="00DD078D">
              <w:rPr>
                <w:lang w:val="en-US"/>
              </w:rPr>
              <w:t>Hyundai Sonata</w:t>
            </w:r>
            <w:r>
              <w:t>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2005г.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429109,58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</w:p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13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73,9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225C4D">
            <w:r w:rsidRPr="00A401BA">
              <w:t>6</w:t>
            </w:r>
            <w:r>
              <w:t>1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 Маркова Раиса Тимофеевна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192DCD">
            <w:r w:rsidRPr="00A401BA">
              <w:t>Заведующий МБДОУ №71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58,3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857638,21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</w:p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653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Земля для сельско</w:t>
            </w:r>
            <w:r>
              <w:t>х</w:t>
            </w:r>
            <w:r w:rsidRPr="00A401BA">
              <w:t>озяйственного использования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2800,0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6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Земля для сельско</w:t>
            </w:r>
            <w:r>
              <w:t>х</w:t>
            </w:r>
            <w:r w:rsidRPr="00A401BA">
              <w:t>озяйственного использования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E72185">
            <w:r w:rsidRPr="00A401BA">
              <w:t>201 200,0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111,0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.Автомобиль </w:t>
            </w:r>
            <w:r w:rsidRPr="00DD078D">
              <w:rPr>
                <w:lang w:val="en-US"/>
              </w:rPr>
              <w:t>NISSAN MURANO</w:t>
            </w:r>
            <w:r w:rsidRPr="00A401BA">
              <w:t>, 201</w:t>
            </w:r>
            <w:r>
              <w:t>8</w:t>
            </w:r>
            <w:r w:rsidRPr="00A401BA">
              <w:t>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422400,50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E72185">
            <w:r>
              <w:t xml:space="preserve">      -</w:t>
            </w:r>
          </w:p>
        </w:tc>
      </w:tr>
      <w:tr w:rsidR="0042338B" w:rsidTr="00DD078D"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Земельный участок для ведения подсобного хозяйства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104"/>
        </w:trPr>
        <w:tc>
          <w:tcPr>
            <w:tcW w:w="567" w:type="dxa"/>
          </w:tcPr>
          <w:p w:rsidR="0042338B" w:rsidRPr="00A401BA" w:rsidRDefault="0042338B" w:rsidP="00070AF9">
            <w:r w:rsidRPr="00A401BA">
              <w:t>6</w:t>
            </w:r>
            <w:r>
              <w:t>2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Шемякова Татьяна Ивановна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Заведующий МБДОУ №74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58,7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97544D" w:rsidRDefault="0042338B" w:rsidP="00DD078D">
            <w:pPr>
              <w:jc w:val="center"/>
            </w:pPr>
            <w:r>
              <w:t xml:space="preserve">Автомобиль РЕНО </w:t>
            </w:r>
            <w:r w:rsidRPr="00DD078D">
              <w:rPr>
                <w:lang w:val="en-US"/>
              </w:rPr>
              <w:t>LOGAH</w:t>
            </w:r>
            <w:r>
              <w:t>, 2018г.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748681,97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</w:p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104"/>
        </w:trPr>
        <w:tc>
          <w:tcPr>
            <w:tcW w:w="567" w:type="dxa"/>
            <w:vMerge w:val="restart"/>
          </w:tcPr>
          <w:p w:rsidR="0042338B" w:rsidRPr="00A401BA" w:rsidRDefault="0042338B" w:rsidP="00070AF9">
            <w:r>
              <w:t>63.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>
              <w:t>Закурдаева Виктория Олеговна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>
              <w:t>Заведующий МБДОУ №75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Земли населенных пунктов-земли под домами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510,0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2338B" w:rsidRPr="0097544D" w:rsidRDefault="0042338B" w:rsidP="00DD078D">
            <w:pPr>
              <w:jc w:val="center"/>
            </w:pPr>
            <w:r>
              <w:t xml:space="preserve">Автомобиль </w:t>
            </w:r>
            <w:r w:rsidRPr="00DD078D">
              <w:rPr>
                <w:lang w:val="en-US"/>
              </w:rPr>
              <w:t>XEH</w:t>
            </w:r>
            <w:r>
              <w:t xml:space="preserve">ДЭ </w:t>
            </w:r>
            <w:r w:rsidRPr="00DD078D">
              <w:rPr>
                <w:lang w:val="en-US"/>
              </w:rPr>
              <w:t>SOLARIS</w:t>
            </w:r>
            <w:r>
              <w:t>, 2017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507271,26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104"/>
        </w:trPr>
        <w:tc>
          <w:tcPr>
            <w:tcW w:w="567" w:type="dxa"/>
            <w:vMerge/>
          </w:tcPr>
          <w:p w:rsidR="0042338B" w:rsidRDefault="0042338B" w:rsidP="00070AF9"/>
        </w:tc>
        <w:tc>
          <w:tcPr>
            <w:tcW w:w="1843" w:type="dxa"/>
            <w:vMerge/>
          </w:tcPr>
          <w:p w:rsidR="0042338B" w:rsidRDefault="0042338B" w:rsidP="00E72185"/>
        </w:tc>
        <w:tc>
          <w:tcPr>
            <w:tcW w:w="1984" w:type="dxa"/>
            <w:vMerge/>
          </w:tcPr>
          <w:p w:rsidR="0042338B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81,0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Автомобиль ШААНКСИ</w:t>
            </w:r>
            <w:r w:rsidRPr="0097544D">
              <w:t xml:space="preserve"> </w:t>
            </w:r>
            <w:r w:rsidRPr="00DD078D">
              <w:rPr>
                <w:lang w:val="en-US"/>
              </w:rPr>
              <w:t>SX</w:t>
            </w:r>
            <w:r w:rsidRPr="0097544D">
              <w:t>3317</w:t>
            </w:r>
            <w:r w:rsidRPr="00DD078D">
              <w:rPr>
                <w:lang w:val="en-US"/>
              </w:rPr>
              <w:t>DT</w:t>
            </w:r>
            <w:r>
              <w:t xml:space="preserve">366, 2012г. </w:t>
            </w: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104"/>
        </w:trPr>
        <w:tc>
          <w:tcPr>
            <w:tcW w:w="567" w:type="dxa"/>
            <w:vMerge/>
          </w:tcPr>
          <w:p w:rsidR="0042338B" w:rsidRDefault="0042338B" w:rsidP="00070AF9"/>
        </w:tc>
        <w:tc>
          <w:tcPr>
            <w:tcW w:w="1843" w:type="dxa"/>
            <w:vMerge/>
          </w:tcPr>
          <w:p w:rsidR="0042338B" w:rsidRDefault="0042338B" w:rsidP="00E72185"/>
        </w:tc>
        <w:tc>
          <w:tcPr>
            <w:tcW w:w="1984" w:type="dxa"/>
            <w:vMerge/>
          </w:tcPr>
          <w:p w:rsidR="0042338B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24,9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104"/>
        </w:trPr>
        <w:tc>
          <w:tcPr>
            <w:tcW w:w="567" w:type="dxa"/>
            <w:vMerge/>
          </w:tcPr>
          <w:p w:rsidR="0042338B" w:rsidRDefault="0042338B" w:rsidP="00070AF9"/>
        </w:tc>
        <w:tc>
          <w:tcPr>
            <w:tcW w:w="1843" w:type="dxa"/>
            <w:vMerge/>
          </w:tcPr>
          <w:p w:rsidR="0042338B" w:rsidRDefault="0042338B" w:rsidP="00E72185"/>
        </w:tc>
        <w:tc>
          <w:tcPr>
            <w:tcW w:w="1984" w:type="dxa"/>
            <w:vMerge/>
          </w:tcPr>
          <w:p w:rsidR="0042338B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Нежилое помещение летнего домика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28,0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104"/>
        </w:trPr>
        <w:tc>
          <w:tcPr>
            <w:tcW w:w="567" w:type="dxa"/>
            <w:vMerge/>
          </w:tcPr>
          <w:p w:rsidR="0042338B" w:rsidRDefault="0042338B" w:rsidP="00070AF9"/>
        </w:tc>
        <w:tc>
          <w:tcPr>
            <w:tcW w:w="1843" w:type="dxa"/>
          </w:tcPr>
          <w:p w:rsidR="0042338B" w:rsidRDefault="0042338B" w:rsidP="00E72185">
            <w:r>
              <w:t xml:space="preserve">Супруг </w:t>
            </w:r>
          </w:p>
        </w:tc>
        <w:tc>
          <w:tcPr>
            <w:tcW w:w="1984" w:type="dxa"/>
          </w:tcPr>
          <w:p w:rsidR="0042338B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45,8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Default="0042338B" w:rsidP="00DD078D">
            <w:pPr>
              <w:jc w:val="center"/>
            </w:pPr>
            <w:r>
              <w:t>682987,33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104"/>
        </w:trPr>
        <w:tc>
          <w:tcPr>
            <w:tcW w:w="567" w:type="dxa"/>
            <w:vMerge w:val="restart"/>
          </w:tcPr>
          <w:p w:rsidR="0042338B" w:rsidRDefault="0042338B" w:rsidP="00070AF9"/>
        </w:tc>
        <w:tc>
          <w:tcPr>
            <w:tcW w:w="1843" w:type="dxa"/>
          </w:tcPr>
          <w:p w:rsidR="0042338B" w:rsidRDefault="0042338B" w:rsidP="00E72185">
            <w:r>
              <w:t>Несовершеннолетний ребенок</w:t>
            </w:r>
          </w:p>
        </w:tc>
        <w:tc>
          <w:tcPr>
            <w:tcW w:w="1984" w:type="dxa"/>
          </w:tcPr>
          <w:p w:rsidR="0042338B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850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104"/>
        </w:trPr>
        <w:tc>
          <w:tcPr>
            <w:tcW w:w="567" w:type="dxa"/>
            <w:vMerge/>
          </w:tcPr>
          <w:p w:rsidR="0042338B" w:rsidRDefault="0042338B" w:rsidP="00070AF9"/>
        </w:tc>
        <w:tc>
          <w:tcPr>
            <w:tcW w:w="1843" w:type="dxa"/>
            <w:vMerge w:val="restart"/>
          </w:tcPr>
          <w:p w:rsidR="0042338B" w:rsidRDefault="0042338B" w:rsidP="00E72185">
            <w:r>
              <w:t>Несовершеннолетний ребенок</w:t>
            </w:r>
          </w:p>
        </w:tc>
        <w:tc>
          <w:tcPr>
            <w:tcW w:w="1984" w:type="dxa"/>
            <w:vMerge w:val="restart"/>
          </w:tcPr>
          <w:p w:rsidR="0042338B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Земли населенных пунктов-земли под домами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510,0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104"/>
        </w:trPr>
        <w:tc>
          <w:tcPr>
            <w:tcW w:w="567" w:type="dxa"/>
            <w:vMerge/>
          </w:tcPr>
          <w:p w:rsidR="0042338B" w:rsidRDefault="0042338B" w:rsidP="00070AF9"/>
        </w:tc>
        <w:tc>
          <w:tcPr>
            <w:tcW w:w="1843" w:type="dxa"/>
            <w:vMerge/>
          </w:tcPr>
          <w:p w:rsidR="0042338B" w:rsidRDefault="0042338B" w:rsidP="00E72185"/>
        </w:tc>
        <w:tc>
          <w:tcPr>
            <w:tcW w:w="1984" w:type="dxa"/>
            <w:vMerge/>
          </w:tcPr>
          <w:p w:rsidR="0042338B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Долевая 1/4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81,0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876"/>
        </w:trPr>
        <w:tc>
          <w:tcPr>
            <w:tcW w:w="567" w:type="dxa"/>
            <w:vMerge w:val="restart"/>
          </w:tcPr>
          <w:p w:rsidR="0042338B" w:rsidRPr="00A401BA" w:rsidRDefault="0042338B" w:rsidP="007E31A9">
            <w:r w:rsidRPr="00A401BA">
              <w:t>6</w:t>
            </w:r>
            <w:r>
              <w:t>4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Басенкова Лилия Николаевна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>
            <w:r w:rsidRPr="00A401BA">
              <w:t>Заведующий МБДОУ «Детский сад №76 г.Шахты»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68,5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>
              <w:t>835118,45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64EA0" w:rsidRDefault="0042338B" w:rsidP="00DD078D">
            <w:pPr>
              <w:jc w:val="center"/>
            </w:pPr>
          </w:p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</w:tc>
      </w:tr>
      <w:tr w:rsidR="0042338B" w:rsidTr="00DD078D">
        <w:trPr>
          <w:trHeight w:val="114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58,0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141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Земельный участок для размещения гаражей и автостоянок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25,0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1141"/>
        </w:trPr>
        <w:tc>
          <w:tcPr>
            <w:tcW w:w="567" w:type="dxa"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/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21,1</w:t>
            </w:r>
          </w:p>
        </w:tc>
        <w:tc>
          <w:tcPr>
            <w:tcW w:w="925" w:type="dxa"/>
            <w:vAlign w:val="center"/>
          </w:tcPr>
          <w:p w:rsidR="0042338B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Align w:val="center"/>
          </w:tcPr>
          <w:p w:rsidR="0042338B" w:rsidRPr="00464EA0" w:rsidRDefault="0042338B" w:rsidP="00DD078D">
            <w:pPr>
              <w:jc w:val="center"/>
            </w:pPr>
          </w:p>
        </w:tc>
      </w:tr>
      <w:tr w:rsidR="0042338B" w:rsidTr="00DD078D">
        <w:trPr>
          <w:trHeight w:val="645"/>
        </w:trPr>
        <w:tc>
          <w:tcPr>
            <w:tcW w:w="567" w:type="dxa"/>
            <w:vMerge w:val="restart"/>
          </w:tcPr>
          <w:p w:rsidR="0042338B" w:rsidRPr="00A401BA" w:rsidRDefault="0042338B" w:rsidP="005245FA">
            <w:r w:rsidRPr="00A401BA">
              <w:t>6</w:t>
            </w:r>
            <w:r>
              <w:t>5</w:t>
            </w:r>
            <w:r w:rsidRPr="00A401BA">
              <w:t>.</w:t>
            </w:r>
          </w:p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Калдина Галина Юрьевна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4F4C63">
            <w:r w:rsidRPr="00A401BA">
              <w:t>Заведующий МБДОУ №77</w:t>
            </w:r>
            <w:r>
              <w:t xml:space="preserve"> г.Шахты</w:t>
            </w:r>
          </w:p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130,0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Автомобиль</w:t>
            </w:r>
            <w:r w:rsidRPr="004F4C63">
              <w:t xml:space="preserve"> </w:t>
            </w:r>
            <w:r w:rsidRPr="00DD078D">
              <w:rPr>
                <w:lang w:val="en-US"/>
              </w:rPr>
              <w:t>KIA</w:t>
            </w:r>
            <w:r w:rsidRPr="004F4C63">
              <w:t xml:space="preserve"> </w:t>
            </w:r>
            <w:r w:rsidRPr="00DD078D">
              <w:rPr>
                <w:lang w:val="en-US"/>
              </w:rPr>
              <w:t>RIO</w:t>
            </w:r>
            <w:r>
              <w:t xml:space="preserve">, 2014г. 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525190,03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486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43,0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33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 w:rsidRPr="00A401BA">
              <w:t>Жилой дом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130,0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21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jc w:val="center"/>
            </w:pPr>
            <w:r w:rsidRPr="00A401BA">
              <w:t>Квартира</w:t>
            </w:r>
          </w:p>
          <w:p w:rsidR="0042338B" w:rsidRPr="00A401BA" w:rsidRDefault="0042338B" w:rsidP="00DD078D">
            <w:pPr>
              <w:jc w:val="center"/>
            </w:pPr>
            <w:r w:rsidRPr="00A401BA">
              <w:t xml:space="preserve"> 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43,0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507"/>
        </w:trPr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6</w:t>
            </w:r>
            <w:r>
              <w:t>6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4531E1" w:rsidRDefault="0042338B" w:rsidP="00E72185">
            <w:r w:rsidRPr="004531E1">
              <w:t>Балыкина Татьяна Петровна</w:t>
            </w:r>
          </w:p>
        </w:tc>
        <w:tc>
          <w:tcPr>
            <w:tcW w:w="1984" w:type="dxa"/>
            <w:vMerge w:val="restart"/>
          </w:tcPr>
          <w:p w:rsidR="0042338B" w:rsidRPr="004531E1" w:rsidRDefault="0042338B" w:rsidP="00E56665">
            <w:r w:rsidRPr="004531E1">
              <w:t>Заведующий МБДОУ №78</w:t>
            </w:r>
            <w:r>
              <w:t xml:space="preserve"> г.Шахты</w:t>
            </w:r>
          </w:p>
        </w:tc>
        <w:tc>
          <w:tcPr>
            <w:tcW w:w="1560" w:type="dxa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 xml:space="preserve">Квартира    </w:t>
            </w:r>
          </w:p>
        </w:tc>
        <w:tc>
          <w:tcPr>
            <w:tcW w:w="1134" w:type="dxa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62,9</w:t>
            </w:r>
          </w:p>
        </w:tc>
        <w:tc>
          <w:tcPr>
            <w:tcW w:w="925" w:type="dxa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 xml:space="preserve">Россия </w:t>
            </w:r>
          </w:p>
          <w:p w:rsidR="0042338B" w:rsidRPr="004531E1" w:rsidRDefault="0042338B" w:rsidP="00DD078D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Автомобиль</w:t>
            </w:r>
          </w:p>
          <w:p w:rsidR="0042338B" w:rsidRPr="004531E1" w:rsidRDefault="0042338B" w:rsidP="00DD078D">
            <w:pPr>
              <w:jc w:val="center"/>
            </w:pPr>
            <w:r w:rsidRPr="00DD078D">
              <w:rPr>
                <w:lang w:val="en-US"/>
              </w:rPr>
              <w:t>HYUNDAI</w:t>
            </w:r>
            <w:r w:rsidRPr="004531E1">
              <w:t xml:space="preserve"> </w:t>
            </w:r>
            <w:r w:rsidRPr="00DD078D">
              <w:rPr>
                <w:lang w:val="en-US"/>
              </w:rPr>
              <w:t>GETZ</w:t>
            </w:r>
            <w:r w:rsidRPr="004531E1">
              <w:t xml:space="preserve"> </w:t>
            </w:r>
            <w:r w:rsidRPr="00DD078D">
              <w:rPr>
                <w:lang w:val="en-US"/>
              </w:rPr>
              <w:t>GL</w:t>
            </w:r>
            <w:r w:rsidRPr="004531E1">
              <w:t xml:space="preserve"> 1,4</w:t>
            </w:r>
            <w:r>
              <w:t>, 2010г.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>
              <w:t>827394,95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</w:p>
          <w:p w:rsidR="0042338B" w:rsidRPr="004531E1" w:rsidRDefault="0042338B" w:rsidP="00DD078D">
            <w:pPr>
              <w:jc w:val="center"/>
            </w:pPr>
            <w:r w:rsidRPr="004531E1">
              <w:t>-</w:t>
            </w:r>
          </w:p>
        </w:tc>
      </w:tr>
      <w:tr w:rsidR="0042338B" w:rsidTr="00DD078D">
        <w:trPr>
          <w:trHeight w:val="617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4531E1" w:rsidRDefault="0042338B" w:rsidP="00E72185"/>
        </w:tc>
        <w:tc>
          <w:tcPr>
            <w:tcW w:w="1984" w:type="dxa"/>
            <w:vMerge/>
          </w:tcPr>
          <w:p w:rsidR="0042338B" w:rsidRPr="004531E1" w:rsidRDefault="0042338B" w:rsidP="00E72185"/>
        </w:tc>
        <w:tc>
          <w:tcPr>
            <w:tcW w:w="1560" w:type="dxa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Гараж</w:t>
            </w:r>
          </w:p>
        </w:tc>
        <w:tc>
          <w:tcPr>
            <w:tcW w:w="1134" w:type="dxa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24,0</w:t>
            </w:r>
          </w:p>
        </w:tc>
        <w:tc>
          <w:tcPr>
            <w:tcW w:w="925" w:type="dxa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4531E1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4531E1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4531E1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4531E1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4531E1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4531E1" w:rsidRDefault="0042338B" w:rsidP="00DD078D">
            <w:pPr>
              <w:jc w:val="center"/>
            </w:pPr>
          </w:p>
        </w:tc>
      </w:tr>
      <w:tr w:rsidR="0042338B" w:rsidTr="00DD078D">
        <w:trPr>
          <w:trHeight w:val="59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Default="0042338B" w:rsidP="00E72185">
            <w:r w:rsidRPr="004531E1">
              <w:t xml:space="preserve">Супруг </w:t>
            </w:r>
          </w:p>
          <w:p w:rsidR="0042338B" w:rsidRPr="00921295" w:rsidRDefault="0042338B" w:rsidP="00921295"/>
          <w:p w:rsidR="0042338B" w:rsidRPr="00921295" w:rsidRDefault="0042338B" w:rsidP="00921295"/>
          <w:p w:rsidR="0042338B" w:rsidRPr="00921295" w:rsidRDefault="0042338B" w:rsidP="00921295"/>
        </w:tc>
        <w:tc>
          <w:tcPr>
            <w:tcW w:w="1984" w:type="dxa"/>
            <w:vMerge w:val="restart"/>
          </w:tcPr>
          <w:p w:rsidR="0042338B" w:rsidRPr="00921295" w:rsidRDefault="0042338B" w:rsidP="00921295"/>
        </w:tc>
        <w:tc>
          <w:tcPr>
            <w:tcW w:w="1560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-</w:t>
            </w:r>
          </w:p>
        </w:tc>
        <w:tc>
          <w:tcPr>
            <w:tcW w:w="925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 w:rsidRPr="004531E1">
              <w:t>-</w:t>
            </w:r>
          </w:p>
        </w:tc>
        <w:tc>
          <w:tcPr>
            <w:tcW w:w="1418" w:type="dxa"/>
            <w:vAlign w:val="center"/>
          </w:tcPr>
          <w:p w:rsidR="0042338B" w:rsidRPr="004531E1" w:rsidRDefault="0042338B" w:rsidP="00DD078D">
            <w:pPr>
              <w:ind w:right="-107"/>
              <w:jc w:val="center"/>
            </w:pPr>
            <w:r w:rsidRPr="004531E1">
              <w:t xml:space="preserve">Квартира    </w:t>
            </w:r>
          </w:p>
        </w:tc>
        <w:tc>
          <w:tcPr>
            <w:tcW w:w="850" w:type="dxa"/>
            <w:vAlign w:val="center"/>
          </w:tcPr>
          <w:p w:rsidR="0042338B" w:rsidRPr="004531E1" w:rsidRDefault="0042338B" w:rsidP="00DD078D">
            <w:pPr>
              <w:jc w:val="center"/>
            </w:pPr>
          </w:p>
          <w:p w:rsidR="0042338B" w:rsidRPr="004531E1" w:rsidRDefault="0042338B" w:rsidP="00DD078D">
            <w:pPr>
              <w:jc w:val="center"/>
            </w:pPr>
            <w:r w:rsidRPr="004531E1">
              <w:t>62,9</w:t>
            </w:r>
          </w:p>
        </w:tc>
        <w:tc>
          <w:tcPr>
            <w:tcW w:w="992" w:type="dxa"/>
            <w:vAlign w:val="center"/>
          </w:tcPr>
          <w:p w:rsidR="0042338B" w:rsidRPr="004531E1" w:rsidRDefault="0042338B" w:rsidP="00DD078D">
            <w:pPr>
              <w:jc w:val="center"/>
            </w:pPr>
          </w:p>
          <w:p w:rsidR="0042338B" w:rsidRPr="004531E1" w:rsidRDefault="0042338B" w:rsidP="00DD078D">
            <w:pPr>
              <w:jc w:val="center"/>
            </w:pPr>
            <w:r w:rsidRPr="004531E1">
              <w:t xml:space="preserve">Россия 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</w:p>
          <w:p w:rsidR="0042338B" w:rsidRPr="004531E1" w:rsidRDefault="0042338B" w:rsidP="00DD078D">
            <w:pPr>
              <w:jc w:val="center"/>
            </w:pPr>
            <w:r>
              <w:t>Автомобиль Лада 213100,</w:t>
            </w:r>
            <w:r w:rsidRPr="004531E1">
              <w:t xml:space="preserve"> 2008</w:t>
            </w:r>
            <w:r>
              <w:t>г.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4531E1" w:rsidRDefault="0042338B" w:rsidP="00DD078D">
            <w:pPr>
              <w:jc w:val="center"/>
            </w:pPr>
            <w:r>
              <w:t>350295,37</w:t>
            </w:r>
          </w:p>
        </w:tc>
        <w:tc>
          <w:tcPr>
            <w:tcW w:w="942" w:type="dxa"/>
            <w:vMerge w:val="restart"/>
            <w:vAlign w:val="center"/>
          </w:tcPr>
          <w:p w:rsidR="0042338B" w:rsidRPr="004531E1" w:rsidRDefault="0042338B" w:rsidP="00921295"/>
          <w:p w:rsidR="0042338B" w:rsidRPr="004531E1" w:rsidRDefault="0042338B" w:rsidP="00DD078D">
            <w:pPr>
              <w:jc w:val="center"/>
            </w:pPr>
            <w:r w:rsidRPr="004531E1">
              <w:t>-</w:t>
            </w:r>
          </w:p>
        </w:tc>
      </w:tr>
      <w:tr w:rsidR="0042338B" w:rsidTr="00DD078D">
        <w:trPr>
          <w:trHeight w:val="549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25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Гараж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24,0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6</w:t>
            </w:r>
            <w:r>
              <w:t>7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  <w:vMerge w:val="restart"/>
          </w:tcPr>
          <w:p w:rsidR="0042338B" w:rsidRPr="00A401BA" w:rsidRDefault="0042338B" w:rsidP="00E72185">
            <w:r w:rsidRPr="00A401BA">
              <w:t>Комоза Татьяна Николаевна</w:t>
            </w:r>
          </w:p>
        </w:tc>
        <w:tc>
          <w:tcPr>
            <w:tcW w:w="1984" w:type="dxa"/>
            <w:vMerge w:val="restart"/>
          </w:tcPr>
          <w:p w:rsidR="0042338B" w:rsidRPr="00A401BA" w:rsidRDefault="0042338B" w:rsidP="00F02481">
            <w:r w:rsidRPr="00A401BA">
              <w:t>Заведующий МБДОУ №80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41,9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702" w:type="dxa"/>
            <w:vMerge w:val="restart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519548,64</w:t>
            </w:r>
          </w:p>
        </w:tc>
        <w:tc>
          <w:tcPr>
            <w:tcW w:w="942" w:type="dxa"/>
            <w:vMerge w:val="restart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25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1064,2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00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63,5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8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  <w:vMerge/>
          </w:tcPr>
          <w:p w:rsidR="0042338B" w:rsidRPr="00A401BA" w:rsidRDefault="0042338B" w:rsidP="00E72185"/>
        </w:tc>
        <w:tc>
          <w:tcPr>
            <w:tcW w:w="1984" w:type="dxa"/>
            <w:vMerge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Жилой дом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41,5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Merge/>
            <w:vAlign w:val="center"/>
          </w:tcPr>
          <w:p w:rsidR="0042338B" w:rsidRPr="00A401BA" w:rsidRDefault="0042338B" w:rsidP="00DD078D">
            <w:pPr>
              <w:jc w:val="center"/>
            </w:pPr>
          </w:p>
        </w:tc>
        <w:tc>
          <w:tcPr>
            <w:tcW w:w="942" w:type="dxa"/>
            <w:vMerge/>
            <w:vAlign w:val="center"/>
          </w:tcPr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1175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</w:t>
            </w:r>
          </w:p>
          <w:p w:rsidR="0042338B" w:rsidRPr="002C6971" w:rsidRDefault="0042338B" w:rsidP="00DD078D">
            <w:pPr>
              <w:jc w:val="center"/>
            </w:pPr>
            <w:r w:rsidRPr="00A401BA">
              <w:t xml:space="preserve">Митсубиси </w:t>
            </w:r>
            <w:r w:rsidRPr="00DD078D">
              <w:rPr>
                <w:lang w:val="en-US"/>
              </w:rPr>
              <w:t>FUSO</w:t>
            </w:r>
            <w:r>
              <w:t>,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1993г.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984851,83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163"/>
        </w:trPr>
        <w:tc>
          <w:tcPr>
            <w:tcW w:w="567" w:type="dxa"/>
            <w:vMerge w:val="restart"/>
          </w:tcPr>
          <w:p w:rsidR="0042338B" w:rsidRPr="00A401BA" w:rsidRDefault="0042338B" w:rsidP="00915D14">
            <w:r>
              <w:t>68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1659EA" w:rsidRDefault="0042338B" w:rsidP="00E72185">
            <w:r w:rsidRPr="001659EA">
              <w:t>Юнаковская Ольга Валерьевна</w:t>
            </w:r>
          </w:p>
        </w:tc>
        <w:tc>
          <w:tcPr>
            <w:tcW w:w="1984" w:type="dxa"/>
          </w:tcPr>
          <w:p w:rsidR="0042338B" w:rsidRPr="001659EA" w:rsidRDefault="0042338B" w:rsidP="00F02481">
            <w:r w:rsidRPr="001659EA">
              <w:t>Заведующий МБДОУ №84</w:t>
            </w:r>
            <w:r>
              <w:t xml:space="preserve"> г.Шахты</w:t>
            </w:r>
          </w:p>
        </w:tc>
        <w:tc>
          <w:tcPr>
            <w:tcW w:w="1560" w:type="dxa"/>
            <w:vAlign w:val="center"/>
          </w:tcPr>
          <w:p w:rsidR="0042338B" w:rsidRPr="001659E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-</w:t>
            </w:r>
          </w:p>
        </w:tc>
        <w:tc>
          <w:tcPr>
            <w:tcW w:w="776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-</w:t>
            </w:r>
          </w:p>
        </w:tc>
        <w:tc>
          <w:tcPr>
            <w:tcW w:w="925" w:type="dxa"/>
            <w:vAlign w:val="center"/>
          </w:tcPr>
          <w:p w:rsidR="0042338B" w:rsidRPr="001659EA" w:rsidRDefault="0042338B" w:rsidP="00DD078D">
            <w:pPr>
              <w:jc w:val="center"/>
            </w:pPr>
          </w:p>
        </w:tc>
        <w:tc>
          <w:tcPr>
            <w:tcW w:w="1418" w:type="dxa"/>
            <w:vAlign w:val="center"/>
          </w:tcPr>
          <w:p w:rsidR="0042338B" w:rsidRPr="001659EA" w:rsidRDefault="0042338B" w:rsidP="00DD078D">
            <w:pPr>
              <w:ind w:right="-107"/>
              <w:jc w:val="center"/>
            </w:pPr>
            <w:r w:rsidRPr="001659EA">
              <w:t xml:space="preserve">Квартира    </w:t>
            </w:r>
          </w:p>
        </w:tc>
        <w:tc>
          <w:tcPr>
            <w:tcW w:w="850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26,8</w:t>
            </w:r>
          </w:p>
        </w:tc>
        <w:tc>
          <w:tcPr>
            <w:tcW w:w="992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Россия</w:t>
            </w:r>
          </w:p>
        </w:tc>
        <w:tc>
          <w:tcPr>
            <w:tcW w:w="1559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 xml:space="preserve">Автомобиль </w:t>
            </w:r>
            <w:r>
              <w:t>Джилли Эмгранд х7</w:t>
            </w:r>
            <w:r w:rsidRPr="001659EA">
              <w:t>, 201</w:t>
            </w:r>
            <w:r>
              <w:t>5</w:t>
            </w:r>
            <w:r w:rsidRPr="001659EA">
              <w:t>г.</w:t>
            </w:r>
          </w:p>
        </w:tc>
        <w:tc>
          <w:tcPr>
            <w:tcW w:w="1702" w:type="dxa"/>
            <w:vAlign w:val="center"/>
          </w:tcPr>
          <w:p w:rsidR="0042338B" w:rsidRPr="001659EA" w:rsidRDefault="0042338B" w:rsidP="00DD078D">
            <w:pPr>
              <w:jc w:val="center"/>
            </w:pPr>
            <w:r>
              <w:t>457628,11</w:t>
            </w:r>
          </w:p>
        </w:tc>
        <w:tc>
          <w:tcPr>
            <w:tcW w:w="942" w:type="dxa"/>
            <w:vAlign w:val="center"/>
          </w:tcPr>
          <w:p w:rsidR="0042338B" w:rsidRPr="001659EA" w:rsidRDefault="0042338B" w:rsidP="00E72185">
            <w:r w:rsidRPr="001659EA">
              <w:t xml:space="preserve">      -</w:t>
            </w:r>
          </w:p>
        </w:tc>
      </w:tr>
      <w:tr w:rsidR="0042338B" w:rsidTr="00DD078D">
        <w:trPr>
          <w:trHeight w:val="552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1659EA" w:rsidRDefault="0042338B" w:rsidP="00E72185">
            <w:r w:rsidRPr="001659EA">
              <w:t>Несовершеннолетний ребенок</w:t>
            </w:r>
          </w:p>
        </w:tc>
        <w:tc>
          <w:tcPr>
            <w:tcW w:w="1984" w:type="dxa"/>
          </w:tcPr>
          <w:p w:rsidR="0042338B" w:rsidRPr="001659EA" w:rsidRDefault="0042338B" w:rsidP="00E72185"/>
          <w:p w:rsidR="0042338B" w:rsidRPr="001659EA" w:rsidRDefault="0042338B" w:rsidP="00E72185"/>
        </w:tc>
        <w:tc>
          <w:tcPr>
            <w:tcW w:w="1560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 xml:space="preserve"> Не имеет</w:t>
            </w:r>
          </w:p>
        </w:tc>
        <w:tc>
          <w:tcPr>
            <w:tcW w:w="1134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-</w:t>
            </w:r>
          </w:p>
        </w:tc>
        <w:tc>
          <w:tcPr>
            <w:tcW w:w="776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-</w:t>
            </w:r>
          </w:p>
        </w:tc>
        <w:tc>
          <w:tcPr>
            <w:tcW w:w="925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-</w:t>
            </w:r>
          </w:p>
          <w:p w:rsidR="0042338B" w:rsidRPr="001659EA" w:rsidRDefault="0042338B" w:rsidP="00DD078D">
            <w:pPr>
              <w:jc w:val="center"/>
            </w:pPr>
            <w:r w:rsidRPr="001659EA">
              <w:t xml:space="preserve"> </w:t>
            </w:r>
          </w:p>
        </w:tc>
        <w:tc>
          <w:tcPr>
            <w:tcW w:w="1418" w:type="dxa"/>
            <w:vAlign w:val="center"/>
          </w:tcPr>
          <w:p w:rsidR="0042338B" w:rsidRPr="001659EA" w:rsidRDefault="0042338B" w:rsidP="00DD078D">
            <w:pPr>
              <w:ind w:right="-107"/>
              <w:jc w:val="center"/>
            </w:pPr>
            <w:r w:rsidRPr="001659EA">
              <w:t xml:space="preserve">Квартира    </w:t>
            </w:r>
          </w:p>
        </w:tc>
        <w:tc>
          <w:tcPr>
            <w:tcW w:w="850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26,8</w:t>
            </w:r>
          </w:p>
        </w:tc>
        <w:tc>
          <w:tcPr>
            <w:tcW w:w="992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Россия</w:t>
            </w:r>
          </w:p>
        </w:tc>
        <w:tc>
          <w:tcPr>
            <w:tcW w:w="1559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1659EA" w:rsidRDefault="0042338B" w:rsidP="00DD078D">
            <w:pPr>
              <w:jc w:val="center"/>
            </w:pPr>
            <w:r>
              <w:t>0,03</w:t>
            </w:r>
          </w:p>
        </w:tc>
        <w:tc>
          <w:tcPr>
            <w:tcW w:w="942" w:type="dxa"/>
            <w:vAlign w:val="center"/>
          </w:tcPr>
          <w:p w:rsidR="0042338B" w:rsidRPr="001659EA" w:rsidRDefault="0042338B" w:rsidP="00DD078D">
            <w:pPr>
              <w:jc w:val="center"/>
            </w:pPr>
            <w:r w:rsidRPr="001659EA">
              <w:t>-</w:t>
            </w:r>
          </w:p>
        </w:tc>
      </w:tr>
      <w:tr w:rsidR="0042338B" w:rsidTr="00DD078D">
        <w:trPr>
          <w:trHeight w:val="933"/>
        </w:trPr>
        <w:tc>
          <w:tcPr>
            <w:tcW w:w="567" w:type="dxa"/>
            <w:vMerge w:val="restart"/>
          </w:tcPr>
          <w:p w:rsidR="0042338B" w:rsidRPr="00A401BA" w:rsidRDefault="0042338B" w:rsidP="00E72185">
            <w:r>
              <w:t>69</w:t>
            </w:r>
            <w:r w:rsidRPr="00A401BA">
              <w:t>.</w:t>
            </w:r>
          </w:p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>Губарева Инна Викторовна</w:t>
            </w:r>
          </w:p>
        </w:tc>
        <w:tc>
          <w:tcPr>
            <w:tcW w:w="1984" w:type="dxa"/>
          </w:tcPr>
          <w:p w:rsidR="0042338B" w:rsidRPr="00A401BA" w:rsidRDefault="0042338B" w:rsidP="00E72185">
            <w:r w:rsidRPr="00A401BA">
              <w:t>Заведующий МБДОУ №91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27,0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E72185">
            <w:r w:rsidRPr="00A401BA">
              <w:t xml:space="preserve">      </w:t>
            </w:r>
          </w:p>
          <w:p w:rsidR="0042338B" w:rsidRPr="00A401BA" w:rsidRDefault="0042338B" w:rsidP="00E72185">
            <w:r w:rsidRPr="00A401BA">
              <w:t xml:space="preserve">     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626591,32</w:t>
            </w:r>
          </w:p>
        </w:tc>
        <w:tc>
          <w:tcPr>
            <w:tcW w:w="942" w:type="dxa"/>
            <w:vAlign w:val="center"/>
          </w:tcPr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  <w:p w:rsidR="0042338B" w:rsidRPr="00464EA0" w:rsidRDefault="0042338B" w:rsidP="00DD078D">
            <w:pPr>
              <w:jc w:val="center"/>
            </w:pPr>
            <w:r w:rsidRPr="00464EA0">
              <w:t>-</w:t>
            </w:r>
          </w:p>
          <w:p w:rsidR="0042338B" w:rsidRPr="00DD078D" w:rsidRDefault="0042338B" w:rsidP="00DD078D">
            <w:pPr>
              <w:jc w:val="center"/>
              <w:rPr>
                <w:highlight w:val="green"/>
              </w:rPr>
            </w:pPr>
          </w:p>
        </w:tc>
      </w:tr>
      <w:tr w:rsidR="0042338B" w:rsidTr="00DD078D">
        <w:trPr>
          <w:trHeight w:val="704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6376DE">
            <w:r w:rsidRPr="00A401BA">
              <w:t xml:space="preserve"> Квартира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27,0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183203,00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1140"/>
        </w:trPr>
        <w:tc>
          <w:tcPr>
            <w:tcW w:w="567" w:type="dxa"/>
          </w:tcPr>
          <w:p w:rsidR="0042338B" w:rsidRPr="00A401BA" w:rsidRDefault="0042338B" w:rsidP="00E72185">
            <w:r>
              <w:t>70.</w:t>
            </w:r>
          </w:p>
        </w:tc>
        <w:tc>
          <w:tcPr>
            <w:tcW w:w="1843" w:type="dxa"/>
          </w:tcPr>
          <w:p w:rsidR="0042338B" w:rsidRPr="00A401BA" w:rsidRDefault="0042338B" w:rsidP="00BE39AC">
            <w:r>
              <w:t>Коханова Лилия Викторовна</w:t>
            </w:r>
          </w:p>
        </w:tc>
        <w:tc>
          <w:tcPr>
            <w:tcW w:w="1984" w:type="dxa"/>
          </w:tcPr>
          <w:p w:rsidR="0042338B" w:rsidRPr="00A401BA" w:rsidRDefault="0042338B" w:rsidP="00685FE5">
            <w:r>
              <w:t>МАДОУ №92 г.Шахты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41,1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Россия</w:t>
            </w:r>
          </w:p>
        </w:tc>
        <w:tc>
          <w:tcPr>
            <w:tcW w:w="1418" w:type="dxa"/>
            <w:vAlign w:val="center"/>
          </w:tcPr>
          <w:p w:rsidR="0042338B" w:rsidRDefault="0042338B" w:rsidP="00DD078D">
            <w:pPr>
              <w:ind w:right="-107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2338B" w:rsidRDefault="0042338B" w:rsidP="00DD078D">
            <w:pPr>
              <w:jc w:val="center"/>
            </w:pPr>
            <w:r>
              <w:t>Автомобиль НИССАН Кашкай, 2016г.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5930898,41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976"/>
        </w:trPr>
        <w:tc>
          <w:tcPr>
            <w:tcW w:w="567" w:type="dxa"/>
            <w:vMerge w:val="restart"/>
          </w:tcPr>
          <w:p w:rsidR="0042338B" w:rsidRPr="00A401BA" w:rsidRDefault="0042338B" w:rsidP="00E72185">
            <w:r w:rsidRPr="00A401BA">
              <w:t>7</w:t>
            </w:r>
            <w:r>
              <w:t>1</w:t>
            </w:r>
            <w:r w:rsidRPr="00A401BA">
              <w:t>.</w:t>
            </w:r>
          </w:p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>
              <w:t>Агалакова Ирина Владимировна</w:t>
            </w:r>
          </w:p>
        </w:tc>
        <w:tc>
          <w:tcPr>
            <w:tcW w:w="1984" w:type="dxa"/>
          </w:tcPr>
          <w:p w:rsidR="0042338B" w:rsidRPr="00A401BA" w:rsidRDefault="0042338B" w:rsidP="004B4F9A">
            <w:r w:rsidRPr="00A401BA">
              <w:t xml:space="preserve">Директор МБУ ДО ГДДТ </w:t>
            </w:r>
            <w:r>
              <w:t>г.Ш</w:t>
            </w:r>
            <w:r w:rsidRPr="00A401BA">
              <w:t>ахты</w:t>
            </w:r>
          </w:p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48,8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 w:rsidRPr="00A401BA">
              <w:t xml:space="preserve">Россия </w:t>
            </w:r>
          </w:p>
          <w:p w:rsidR="0042338B" w:rsidRPr="00A401BA" w:rsidRDefault="0042338B" w:rsidP="00685FE5"/>
        </w:tc>
        <w:tc>
          <w:tcPr>
            <w:tcW w:w="1418" w:type="dxa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Не имеет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DD078D">
            <w:pPr>
              <w:jc w:val="center"/>
            </w:pPr>
            <w:r>
              <w:t>968213,11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  <w:p w:rsidR="0042338B" w:rsidRDefault="0042338B" w:rsidP="00DD078D">
            <w:pPr>
              <w:jc w:val="center"/>
            </w:pPr>
          </w:p>
        </w:tc>
      </w:tr>
      <w:tr w:rsidR="0042338B" w:rsidTr="00DD078D">
        <w:trPr>
          <w:trHeight w:val="309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Default="0042338B" w:rsidP="00E72185">
            <w:r>
              <w:t xml:space="preserve">Супруг </w:t>
            </w:r>
          </w:p>
        </w:tc>
        <w:tc>
          <w:tcPr>
            <w:tcW w:w="1984" w:type="dxa"/>
          </w:tcPr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Гараж </w:t>
            </w:r>
          </w:p>
        </w:tc>
        <w:tc>
          <w:tcPr>
            <w:tcW w:w="1134" w:type="dxa"/>
            <w:vAlign w:val="center"/>
          </w:tcPr>
          <w:p w:rsidR="0042338B" w:rsidRDefault="0042338B" w:rsidP="00DD078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Default="0042338B" w:rsidP="00DD078D">
            <w:pPr>
              <w:jc w:val="center"/>
            </w:pPr>
            <w:r>
              <w:t>24,0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vAlign w:val="center"/>
          </w:tcPr>
          <w:p w:rsidR="0042338B" w:rsidRPr="00685FE5" w:rsidRDefault="0042338B" w:rsidP="00DD078D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vAlign w:val="center"/>
          </w:tcPr>
          <w:p w:rsidR="0042338B" w:rsidRPr="00685FE5" w:rsidRDefault="0042338B" w:rsidP="00DD078D">
            <w:pPr>
              <w:jc w:val="center"/>
            </w:pPr>
            <w:r>
              <w:t>48,8</w:t>
            </w:r>
          </w:p>
        </w:tc>
        <w:tc>
          <w:tcPr>
            <w:tcW w:w="992" w:type="dxa"/>
            <w:vAlign w:val="center"/>
          </w:tcPr>
          <w:p w:rsidR="0042338B" w:rsidRPr="00685FE5" w:rsidRDefault="0042338B" w:rsidP="00DD078D">
            <w:pPr>
              <w:jc w:val="center"/>
            </w:pPr>
            <w:r>
              <w:t xml:space="preserve">Россия 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Автомобиль ОПЕЛЬ Антара, 2013г.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DD078D">
            <w:pPr>
              <w:jc w:val="center"/>
            </w:pPr>
            <w:r>
              <w:t>880091,60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  <w:r>
              <w:t>-</w:t>
            </w:r>
          </w:p>
        </w:tc>
      </w:tr>
      <w:tr w:rsidR="0042338B" w:rsidTr="00DD078D">
        <w:trPr>
          <w:trHeight w:val="870"/>
        </w:trPr>
        <w:tc>
          <w:tcPr>
            <w:tcW w:w="567" w:type="dxa"/>
            <w:vMerge w:val="restart"/>
          </w:tcPr>
          <w:p w:rsidR="0042338B" w:rsidRPr="00A401BA" w:rsidRDefault="0042338B" w:rsidP="00915D14">
            <w:r w:rsidRPr="00A401BA">
              <w:t>7</w:t>
            </w:r>
            <w:r>
              <w:t>2</w:t>
            </w:r>
            <w:r w:rsidRPr="00A401BA">
              <w:t>.</w:t>
            </w:r>
          </w:p>
        </w:tc>
        <w:tc>
          <w:tcPr>
            <w:tcW w:w="1843" w:type="dxa"/>
          </w:tcPr>
          <w:p w:rsidR="0042338B" w:rsidRPr="00A401BA" w:rsidRDefault="0042338B" w:rsidP="00E72185">
            <w:r w:rsidRPr="00A401BA">
              <w:t>Колегаев Ярослав Борисович</w:t>
            </w:r>
          </w:p>
          <w:p w:rsidR="0042338B" w:rsidRPr="00A401BA" w:rsidRDefault="0042338B" w:rsidP="00E72185"/>
        </w:tc>
        <w:tc>
          <w:tcPr>
            <w:tcW w:w="1984" w:type="dxa"/>
          </w:tcPr>
          <w:p w:rsidR="0042338B" w:rsidRPr="00A401BA" w:rsidRDefault="0042338B" w:rsidP="00E72185">
            <w:r w:rsidRPr="00A401BA">
              <w:t>Директор МБУ ДО СЮТ г.Шахты</w:t>
            </w:r>
            <w:r>
              <w:t xml:space="preserve"> </w:t>
            </w:r>
          </w:p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Земельный участок, дачный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индивидуальная</w:t>
            </w:r>
          </w:p>
          <w:p w:rsidR="0042338B" w:rsidRPr="00A401BA" w:rsidRDefault="0042338B" w:rsidP="00DD078D">
            <w:pPr>
              <w:jc w:val="center"/>
            </w:pP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DD078D" w:rsidRDefault="0042338B" w:rsidP="00DD078D">
            <w:pPr>
              <w:ind w:right="-249"/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42338B" w:rsidRPr="00DD078D" w:rsidRDefault="0042338B" w:rsidP="00DD078D">
            <w:pPr>
              <w:jc w:val="center"/>
              <w:rPr>
                <w:lang w:val="en-US"/>
              </w:rPr>
            </w:pPr>
            <w:r w:rsidRPr="00DD078D">
              <w:rPr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Катер «Воронеж»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1979г.</w:t>
            </w:r>
          </w:p>
        </w:tc>
        <w:tc>
          <w:tcPr>
            <w:tcW w:w="1702" w:type="dxa"/>
            <w:vAlign w:val="center"/>
          </w:tcPr>
          <w:p w:rsidR="0042338B" w:rsidRPr="00A401BA" w:rsidRDefault="0042338B" w:rsidP="00E72185"/>
          <w:p w:rsidR="0042338B" w:rsidRPr="00A401BA" w:rsidRDefault="0042338B" w:rsidP="00DD078D">
            <w:pPr>
              <w:jc w:val="center"/>
            </w:pPr>
            <w:r>
              <w:t>1732883,88</w:t>
            </w:r>
          </w:p>
          <w:p w:rsidR="0042338B" w:rsidRPr="00A401BA" w:rsidRDefault="0042338B" w:rsidP="00DD078D">
            <w:pPr>
              <w:jc w:val="center"/>
            </w:pPr>
          </w:p>
          <w:p w:rsidR="0042338B" w:rsidRPr="00A401BA" w:rsidRDefault="0042338B" w:rsidP="00E72185"/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</w:p>
          <w:p w:rsidR="0042338B" w:rsidRPr="001B29AF" w:rsidRDefault="0042338B" w:rsidP="00E72185"/>
        </w:tc>
      </w:tr>
      <w:tr w:rsidR="0042338B" w:rsidTr="00DD078D">
        <w:trPr>
          <w:trHeight w:val="828"/>
        </w:trPr>
        <w:tc>
          <w:tcPr>
            <w:tcW w:w="567" w:type="dxa"/>
            <w:vMerge/>
          </w:tcPr>
          <w:p w:rsidR="0042338B" w:rsidRPr="00A401BA" w:rsidRDefault="0042338B" w:rsidP="00E72185"/>
        </w:tc>
        <w:tc>
          <w:tcPr>
            <w:tcW w:w="1843" w:type="dxa"/>
          </w:tcPr>
          <w:p w:rsidR="0042338B" w:rsidRPr="00A401BA" w:rsidRDefault="0042338B" w:rsidP="00E72185">
            <w:r w:rsidRPr="00A401BA">
              <w:t xml:space="preserve">Супруга </w:t>
            </w:r>
          </w:p>
        </w:tc>
        <w:tc>
          <w:tcPr>
            <w:tcW w:w="1984" w:type="dxa"/>
          </w:tcPr>
          <w:p w:rsidR="0042338B" w:rsidRPr="00A401BA" w:rsidRDefault="0042338B" w:rsidP="00E72185"/>
          <w:p w:rsidR="0042338B" w:rsidRPr="00A401BA" w:rsidRDefault="0042338B" w:rsidP="00E72185"/>
          <w:p w:rsidR="0042338B" w:rsidRPr="00A401BA" w:rsidRDefault="0042338B" w:rsidP="00E72185"/>
        </w:tc>
        <w:tc>
          <w:tcPr>
            <w:tcW w:w="156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Align w:val="center"/>
          </w:tcPr>
          <w:p w:rsidR="0042338B" w:rsidRPr="00A401BA" w:rsidRDefault="0042338B" w:rsidP="00E72185">
            <w:r w:rsidRPr="00A401BA">
              <w:t>индивидуальная</w:t>
            </w:r>
          </w:p>
        </w:tc>
        <w:tc>
          <w:tcPr>
            <w:tcW w:w="776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45,0</w:t>
            </w:r>
          </w:p>
        </w:tc>
        <w:tc>
          <w:tcPr>
            <w:tcW w:w="925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Align w:val="center"/>
          </w:tcPr>
          <w:p w:rsidR="0042338B" w:rsidRPr="00A401BA" w:rsidRDefault="0042338B" w:rsidP="00DD078D">
            <w:pPr>
              <w:jc w:val="center"/>
            </w:pPr>
            <w:r w:rsidRPr="00A401BA">
              <w:t>Автомобиль</w:t>
            </w:r>
          </w:p>
          <w:p w:rsidR="0042338B" w:rsidRPr="00A401BA" w:rsidRDefault="0042338B" w:rsidP="00DD078D">
            <w:pPr>
              <w:jc w:val="center"/>
            </w:pPr>
            <w:r w:rsidRPr="00A401BA">
              <w:t>Форд Фокус</w:t>
            </w:r>
            <w:r>
              <w:t>,</w:t>
            </w:r>
            <w:r w:rsidRPr="00A401BA">
              <w:t xml:space="preserve"> 2011г.</w:t>
            </w:r>
          </w:p>
        </w:tc>
        <w:tc>
          <w:tcPr>
            <w:tcW w:w="1702" w:type="dxa"/>
            <w:vAlign w:val="center"/>
          </w:tcPr>
          <w:p w:rsidR="0042338B" w:rsidRPr="008C70F2" w:rsidRDefault="0042338B" w:rsidP="00DD078D">
            <w:pPr>
              <w:jc w:val="center"/>
            </w:pPr>
            <w:r>
              <w:t>414335,50</w:t>
            </w:r>
          </w:p>
        </w:tc>
        <w:tc>
          <w:tcPr>
            <w:tcW w:w="942" w:type="dxa"/>
            <w:vAlign w:val="center"/>
          </w:tcPr>
          <w:p w:rsidR="0042338B" w:rsidRDefault="0042338B" w:rsidP="00DD078D">
            <w:pPr>
              <w:jc w:val="center"/>
            </w:pPr>
          </w:p>
          <w:p w:rsidR="0042338B" w:rsidRDefault="0042338B" w:rsidP="00DD078D">
            <w:pPr>
              <w:jc w:val="center"/>
            </w:pPr>
            <w:r>
              <w:t>-</w:t>
            </w:r>
          </w:p>
          <w:p w:rsidR="0042338B" w:rsidRDefault="0042338B" w:rsidP="00DD078D">
            <w:pPr>
              <w:jc w:val="center"/>
            </w:pPr>
          </w:p>
        </w:tc>
      </w:tr>
    </w:tbl>
    <w:p w:rsidR="0042338B" w:rsidRDefault="0042338B" w:rsidP="00E72185"/>
    <w:p w:rsidR="0042338B" w:rsidRDefault="0042338B" w:rsidP="00E72185"/>
    <w:p w:rsidR="0042338B" w:rsidRDefault="0042338B" w:rsidP="00E72185"/>
    <w:p w:rsidR="0042338B" w:rsidRDefault="0042338B" w:rsidP="00E72185"/>
    <w:p w:rsidR="0042338B" w:rsidRDefault="0042338B" w:rsidP="00E72185"/>
    <w:p w:rsidR="0042338B" w:rsidRDefault="0042338B" w:rsidP="00E72185"/>
    <w:sectPr w:rsidR="0042338B" w:rsidSect="00B7582A">
      <w:headerReference w:type="default" r:id="rId6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38B" w:rsidRDefault="0042338B" w:rsidP="00723859">
      <w:r>
        <w:separator/>
      </w:r>
    </w:p>
  </w:endnote>
  <w:endnote w:type="continuationSeparator" w:id="0">
    <w:p w:rsidR="0042338B" w:rsidRDefault="0042338B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38B" w:rsidRDefault="0042338B" w:rsidP="00723859">
      <w:r>
        <w:separator/>
      </w:r>
    </w:p>
  </w:footnote>
  <w:footnote w:type="continuationSeparator" w:id="0">
    <w:p w:rsidR="0042338B" w:rsidRDefault="0042338B" w:rsidP="00723859">
      <w:r>
        <w:continuationSeparator/>
      </w:r>
    </w:p>
  </w:footnote>
  <w:footnote w:id="1">
    <w:p w:rsidR="0042338B" w:rsidRDefault="0042338B">
      <w:pPr>
        <w:pStyle w:val="FootnoteText"/>
      </w:pPr>
      <w:r>
        <w:rPr>
          <w:rStyle w:val="FootnoteReference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38B" w:rsidRDefault="0042338B" w:rsidP="00723859">
    <w:pPr>
      <w:pStyle w:val="Header"/>
      <w:jc w:val="center"/>
    </w:pPr>
    <w:r>
      <w:t>ИНФОРМАЦИЯ</w:t>
    </w:r>
  </w:p>
  <w:p w:rsidR="0042338B" w:rsidRPr="00723859" w:rsidRDefault="0042338B" w:rsidP="00723859">
    <w:pPr>
      <w:pStyle w:val="Header"/>
      <w:jc w:val="center"/>
    </w:pPr>
    <w:r>
      <w:t>о доходах, об имуществе и обязательствах имущественного характера директоров и заведующих муниципальных бюджетных образовательных организаций, их супруги (супруга) и несовершеннолетних детей за период с 01 января по 31 декабря 2020 года.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3859"/>
    <w:rsid w:val="000013DB"/>
    <w:rsid w:val="0000265A"/>
    <w:rsid w:val="00005CB7"/>
    <w:rsid w:val="00006D52"/>
    <w:rsid w:val="0000723D"/>
    <w:rsid w:val="000127D1"/>
    <w:rsid w:val="00015539"/>
    <w:rsid w:val="000160E3"/>
    <w:rsid w:val="00016DBD"/>
    <w:rsid w:val="00016E08"/>
    <w:rsid w:val="00020D84"/>
    <w:rsid w:val="00023F15"/>
    <w:rsid w:val="00027602"/>
    <w:rsid w:val="000303CF"/>
    <w:rsid w:val="00032592"/>
    <w:rsid w:val="00033FD6"/>
    <w:rsid w:val="000347C2"/>
    <w:rsid w:val="00034C92"/>
    <w:rsid w:val="00036F60"/>
    <w:rsid w:val="00040123"/>
    <w:rsid w:val="00040F77"/>
    <w:rsid w:val="00043B91"/>
    <w:rsid w:val="00044D35"/>
    <w:rsid w:val="0005208C"/>
    <w:rsid w:val="00053A3C"/>
    <w:rsid w:val="00055A8B"/>
    <w:rsid w:val="00060992"/>
    <w:rsid w:val="00061F2D"/>
    <w:rsid w:val="000627D6"/>
    <w:rsid w:val="000634E9"/>
    <w:rsid w:val="00064712"/>
    <w:rsid w:val="000702A1"/>
    <w:rsid w:val="00070AF9"/>
    <w:rsid w:val="000716B5"/>
    <w:rsid w:val="00071745"/>
    <w:rsid w:val="00074B99"/>
    <w:rsid w:val="00075DFB"/>
    <w:rsid w:val="00076288"/>
    <w:rsid w:val="0008043B"/>
    <w:rsid w:val="00081F11"/>
    <w:rsid w:val="00084E35"/>
    <w:rsid w:val="00086B9A"/>
    <w:rsid w:val="00086BD6"/>
    <w:rsid w:val="000919F2"/>
    <w:rsid w:val="00093066"/>
    <w:rsid w:val="00094BC0"/>
    <w:rsid w:val="0009798D"/>
    <w:rsid w:val="000A06EB"/>
    <w:rsid w:val="000A14C0"/>
    <w:rsid w:val="000A527D"/>
    <w:rsid w:val="000A53AE"/>
    <w:rsid w:val="000A5C00"/>
    <w:rsid w:val="000A7079"/>
    <w:rsid w:val="000B069A"/>
    <w:rsid w:val="000B30AB"/>
    <w:rsid w:val="000B3753"/>
    <w:rsid w:val="000B3B67"/>
    <w:rsid w:val="000B4054"/>
    <w:rsid w:val="000B59B9"/>
    <w:rsid w:val="000B756B"/>
    <w:rsid w:val="000C0C0B"/>
    <w:rsid w:val="000C1314"/>
    <w:rsid w:val="000C1B61"/>
    <w:rsid w:val="000C30A8"/>
    <w:rsid w:val="000C4198"/>
    <w:rsid w:val="000C57A1"/>
    <w:rsid w:val="000C6284"/>
    <w:rsid w:val="000C69FC"/>
    <w:rsid w:val="000C6B8D"/>
    <w:rsid w:val="000C7EF0"/>
    <w:rsid w:val="000D11AA"/>
    <w:rsid w:val="000D138F"/>
    <w:rsid w:val="000D1E4D"/>
    <w:rsid w:val="000D32D1"/>
    <w:rsid w:val="000D65EB"/>
    <w:rsid w:val="000D6841"/>
    <w:rsid w:val="000D68D8"/>
    <w:rsid w:val="000D6C6D"/>
    <w:rsid w:val="000E29BB"/>
    <w:rsid w:val="000E3671"/>
    <w:rsid w:val="000E5BC3"/>
    <w:rsid w:val="000E6706"/>
    <w:rsid w:val="000E79F1"/>
    <w:rsid w:val="000F0A03"/>
    <w:rsid w:val="000F12E7"/>
    <w:rsid w:val="000F1F01"/>
    <w:rsid w:val="000F201E"/>
    <w:rsid w:val="000F3FC4"/>
    <w:rsid w:val="000F3FC6"/>
    <w:rsid w:val="000F3FD9"/>
    <w:rsid w:val="000F4459"/>
    <w:rsid w:val="000F51C6"/>
    <w:rsid w:val="000F5E30"/>
    <w:rsid w:val="00102EAF"/>
    <w:rsid w:val="00103AF5"/>
    <w:rsid w:val="0010431C"/>
    <w:rsid w:val="00105758"/>
    <w:rsid w:val="00110270"/>
    <w:rsid w:val="00111333"/>
    <w:rsid w:val="00111F1E"/>
    <w:rsid w:val="00112D64"/>
    <w:rsid w:val="00113040"/>
    <w:rsid w:val="0011507F"/>
    <w:rsid w:val="00117053"/>
    <w:rsid w:val="00123386"/>
    <w:rsid w:val="00124928"/>
    <w:rsid w:val="0012729C"/>
    <w:rsid w:val="00127B6D"/>
    <w:rsid w:val="00131D13"/>
    <w:rsid w:val="001327E0"/>
    <w:rsid w:val="00132D6E"/>
    <w:rsid w:val="00142277"/>
    <w:rsid w:val="001422FB"/>
    <w:rsid w:val="001430A3"/>
    <w:rsid w:val="001456D1"/>
    <w:rsid w:val="001464FB"/>
    <w:rsid w:val="00150AA2"/>
    <w:rsid w:val="0015281B"/>
    <w:rsid w:val="0015306B"/>
    <w:rsid w:val="0015431D"/>
    <w:rsid w:val="001570B0"/>
    <w:rsid w:val="001572FE"/>
    <w:rsid w:val="001611BF"/>
    <w:rsid w:val="00161DE3"/>
    <w:rsid w:val="001659EA"/>
    <w:rsid w:val="001678EA"/>
    <w:rsid w:val="00170225"/>
    <w:rsid w:val="001712A2"/>
    <w:rsid w:val="0017189F"/>
    <w:rsid w:val="0017219D"/>
    <w:rsid w:val="00175820"/>
    <w:rsid w:val="00175901"/>
    <w:rsid w:val="00182AF6"/>
    <w:rsid w:val="001830F9"/>
    <w:rsid w:val="00183406"/>
    <w:rsid w:val="00187A85"/>
    <w:rsid w:val="0019111F"/>
    <w:rsid w:val="001929E8"/>
    <w:rsid w:val="00192DCD"/>
    <w:rsid w:val="00195E12"/>
    <w:rsid w:val="001978A1"/>
    <w:rsid w:val="00197FA9"/>
    <w:rsid w:val="001A14DD"/>
    <w:rsid w:val="001A2E50"/>
    <w:rsid w:val="001A4A6F"/>
    <w:rsid w:val="001A6C5F"/>
    <w:rsid w:val="001B07B4"/>
    <w:rsid w:val="001B1F46"/>
    <w:rsid w:val="001B2903"/>
    <w:rsid w:val="001B29AF"/>
    <w:rsid w:val="001B2E0F"/>
    <w:rsid w:val="001B306A"/>
    <w:rsid w:val="001B412E"/>
    <w:rsid w:val="001B7223"/>
    <w:rsid w:val="001B7387"/>
    <w:rsid w:val="001B74AF"/>
    <w:rsid w:val="001B7BE3"/>
    <w:rsid w:val="001C08E2"/>
    <w:rsid w:val="001C10F1"/>
    <w:rsid w:val="001C148B"/>
    <w:rsid w:val="001C20DD"/>
    <w:rsid w:val="001C5E63"/>
    <w:rsid w:val="001C75CC"/>
    <w:rsid w:val="001D0EE3"/>
    <w:rsid w:val="001D0FCB"/>
    <w:rsid w:val="001D2B8E"/>
    <w:rsid w:val="001D3120"/>
    <w:rsid w:val="001D494C"/>
    <w:rsid w:val="001D75EE"/>
    <w:rsid w:val="001E172B"/>
    <w:rsid w:val="001E34CA"/>
    <w:rsid w:val="001E3CD7"/>
    <w:rsid w:val="001F2F56"/>
    <w:rsid w:val="001F473A"/>
    <w:rsid w:val="001F5666"/>
    <w:rsid w:val="00201ABD"/>
    <w:rsid w:val="0020345B"/>
    <w:rsid w:val="00204CB1"/>
    <w:rsid w:val="00205DB8"/>
    <w:rsid w:val="002113A7"/>
    <w:rsid w:val="0021777D"/>
    <w:rsid w:val="00220DAC"/>
    <w:rsid w:val="002218D8"/>
    <w:rsid w:val="002231C6"/>
    <w:rsid w:val="002234A3"/>
    <w:rsid w:val="00223ED8"/>
    <w:rsid w:val="002250B5"/>
    <w:rsid w:val="00225C4D"/>
    <w:rsid w:val="002269AE"/>
    <w:rsid w:val="00226F47"/>
    <w:rsid w:val="00227E1F"/>
    <w:rsid w:val="002323D6"/>
    <w:rsid w:val="00234EEE"/>
    <w:rsid w:val="00237364"/>
    <w:rsid w:val="0023757A"/>
    <w:rsid w:val="0024015C"/>
    <w:rsid w:val="002410DE"/>
    <w:rsid w:val="0024161A"/>
    <w:rsid w:val="00242117"/>
    <w:rsid w:val="00244B5C"/>
    <w:rsid w:val="00245133"/>
    <w:rsid w:val="00246C24"/>
    <w:rsid w:val="00246FBD"/>
    <w:rsid w:val="002502DA"/>
    <w:rsid w:val="002527FC"/>
    <w:rsid w:val="00252995"/>
    <w:rsid w:val="0025490D"/>
    <w:rsid w:val="002557A3"/>
    <w:rsid w:val="00255835"/>
    <w:rsid w:val="002565C9"/>
    <w:rsid w:val="00257CF3"/>
    <w:rsid w:val="00257E42"/>
    <w:rsid w:val="0026045E"/>
    <w:rsid w:val="00260B2D"/>
    <w:rsid w:val="0026154A"/>
    <w:rsid w:val="002625DA"/>
    <w:rsid w:val="00263E08"/>
    <w:rsid w:val="002660EB"/>
    <w:rsid w:val="00273063"/>
    <w:rsid w:val="00280D98"/>
    <w:rsid w:val="00280E53"/>
    <w:rsid w:val="00282DFD"/>
    <w:rsid w:val="00282F30"/>
    <w:rsid w:val="00290C37"/>
    <w:rsid w:val="00292051"/>
    <w:rsid w:val="002A14AB"/>
    <w:rsid w:val="002A2D6C"/>
    <w:rsid w:val="002A527E"/>
    <w:rsid w:val="002A5965"/>
    <w:rsid w:val="002A5AA0"/>
    <w:rsid w:val="002B0097"/>
    <w:rsid w:val="002B350B"/>
    <w:rsid w:val="002B39DE"/>
    <w:rsid w:val="002B4818"/>
    <w:rsid w:val="002B4C65"/>
    <w:rsid w:val="002B69EE"/>
    <w:rsid w:val="002B6B0A"/>
    <w:rsid w:val="002B7E50"/>
    <w:rsid w:val="002C1161"/>
    <w:rsid w:val="002C33A8"/>
    <w:rsid w:val="002C56D7"/>
    <w:rsid w:val="002C6880"/>
    <w:rsid w:val="002C6971"/>
    <w:rsid w:val="002D1660"/>
    <w:rsid w:val="002D3BF5"/>
    <w:rsid w:val="002D5937"/>
    <w:rsid w:val="002D62ED"/>
    <w:rsid w:val="002E40CA"/>
    <w:rsid w:val="002E4235"/>
    <w:rsid w:val="002E4876"/>
    <w:rsid w:val="002E4C8A"/>
    <w:rsid w:val="002E7BF1"/>
    <w:rsid w:val="002F031A"/>
    <w:rsid w:val="002F04EA"/>
    <w:rsid w:val="002F1F61"/>
    <w:rsid w:val="002F212F"/>
    <w:rsid w:val="002F2C2D"/>
    <w:rsid w:val="00300435"/>
    <w:rsid w:val="0030418F"/>
    <w:rsid w:val="0030558D"/>
    <w:rsid w:val="00306A25"/>
    <w:rsid w:val="00310FE2"/>
    <w:rsid w:val="00313435"/>
    <w:rsid w:val="00314350"/>
    <w:rsid w:val="00314759"/>
    <w:rsid w:val="003148FB"/>
    <w:rsid w:val="00316FDD"/>
    <w:rsid w:val="0032016E"/>
    <w:rsid w:val="00320D61"/>
    <w:rsid w:val="00320D88"/>
    <w:rsid w:val="0032139F"/>
    <w:rsid w:val="00321BC1"/>
    <w:rsid w:val="00324B89"/>
    <w:rsid w:val="00324C63"/>
    <w:rsid w:val="00324EBA"/>
    <w:rsid w:val="003255E8"/>
    <w:rsid w:val="00326390"/>
    <w:rsid w:val="00331D89"/>
    <w:rsid w:val="0033250F"/>
    <w:rsid w:val="00332E19"/>
    <w:rsid w:val="00333676"/>
    <w:rsid w:val="0033740C"/>
    <w:rsid w:val="00340545"/>
    <w:rsid w:val="00340E33"/>
    <w:rsid w:val="003433AF"/>
    <w:rsid w:val="003439FB"/>
    <w:rsid w:val="00346515"/>
    <w:rsid w:val="00347AF0"/>
    <w:rsid w:val="00350411"/>
    <w:rsid w:val="00350FED"/>
    <w:rsid w:val="0035163A"/>
    <w:rsid w:val="00352F61"/>
    <w:rsid w:val="00354931"/>
    <w:rsid w:val="00354D86"/>
    <w:rsid w:val="00357B9A"/>
    <w:rsid w:val="00360BE4"/>
    <w:rsid w:val="00361596"/>
    <w:rsid w:val="00363349"/>
    <w:rsid w:val="0036377C"/>
    <w:rsid w:val="00366FA7"/>
    <w:rsid w:val="00367545"/>
    <w:rsid w:val="00370A3A"/>
    <w:rsid w:val="00373114"/>
    <w:rsid w:val="003743A1"/>
    <w:rsid w:val="00374DED"/>
    <w:rsid w:val="00383EF7"/>
    <w:rsid w:val="0038530C"/>
    <w:rsid w:val="00386AAC"/>
    <w:rsid w:val="003938D7"/>
    <w:rsid w:val="003947BD"/>
    <w:rsid w:val="00394B33"/>
    <w:rsid w:val="00396E5A"/>
    <w:rsid w:val="003A047B"/>
    <w:rsid w:val="003A07A9"/>
    <w:rsid w:val="003A1652"/>
    <w:rsid w:val="003A4C5F"/>
    <w:rsid w:val="003A754B"/>
    <w:rsid w:val="003A7CEA"/>
    <w:rsid w:val="003B4B0A"/>
    <w:rsid w:val="003B78A3"/>
    <w:rsid w:val="003C12E0"/>
    <w:rsid w:val="003C2173"/>
    <w:rsid w:val="003C4C18"/>
    <w:rsid w:val="003C5BA2"/>
    <w:rsid w:val="003D00D0"/>
    <w:rsid w:val="003D0DF6"/>
    <w:rsid w:val="003D20B4"/>
    <w:rsid w:val="003E048F"/>
    <w:rsid w:val="003E2CCB"/>
    <w:rsid w:val="003E3EE8"/>
    <w:rsid w:val="003E4CA8"/>
    <w:rsid w:val="003E7314"/>
    <w:rsid w:val="003E777F"/>
    <w:rsid w:val="003F0C2C"/>
    <w:rsid w:val="003F1878"/>
    <w:rsid w:val="003F7555"/>
    <w:rsid w:val="003F79F7"/>
    <w:rsid w:val="00401738"/>
    <w:rsid w:val="00404613"/>
    <w:rsid w:val="00404646"/>
    <w:rsid w:val="00404652"/>
    <w:rsid w:val="00406073"/>
    <w:rsid w:val="00410C70"/>
    <w:rsid w:val="0041283C"/>
    <w:rsid w:val="004137B7"/>
    <w:rsid w:val="0041543B"/>
    <w:rsid w:val="00421FA8"/>
    <w:rsid w:val="00422866"/>
    <w:rsid w:val="0042338B"/>
    <w:rsid w:val="00423DC9"/>
    <w:rsid w:val="00424102"/>
    <w:rsid w:val="0042457D"/>
    <w:rsid w:val="00424E49"/>
    <w:rsid w:val="00426FC0"/>
    <w:rsid w:val="00430049"/>
    <w:rsid w:val="00430B31"/>
    <w:rsid w:val="00431919"/>
    <w:rsid w:val="0043381A"/>
    <w:rsid w:val="00434F03"/>
    <w:rsid w:val="00435B2D"/>
    <w:rsid w:val="00435F11"/>
    <w:rsid w:val="0043697D"/>
    <w:rsid w:val="00440060"/>
    <w:rsid w:val="0044166F"/>
    <w:rsid w:val="00447CD4"/>
    <w:rsid w:val="0045049D"/>
    <w:rsid w:val="004514E7"/>
    <w:rsid w:val="004531E1"/>
    <w:rsid w:val="004575B7"/>
    <w:rsid w:val="00463A1F"/>
    <w:rsid w:val="00464EA0"/>
    <w:rsid w:val="004671CD"/>
    <w:rsid w:val="00470E52"/>
    <w:rsid w:val="004724D7"/>
    <w:rsid w:val="004759FA"/>
    <w:rsid w:val="00476654"/>
    <w:rsid w:val="0048066B"/>
    <w:rsid w:val="00482AEF"/>
    <w:rsid w:val="00484D76"/>
    <w:rsid w:val="00491DFC"/>
    <w:rsid w:val="004937D5"/>
    <w:rsid w:val="004948A3"/>
    <w:rsid w:val="004951F2"/>
    <w:rsid w:val="00495E21"/>
    <w:rsid w:val="004A2D02"/>
    <w:rsid w:val="004A3220"/>
    <w:rsid w:val="004A54FF"/>
    <w:rsid w:val="004A6454"/>
    <w:rsid w:val="004A67C6"/>
    <w:rsid w:val="004A75C8"/>
    <w:rsid w:val="004B3989"/>
    <w:rsid w:val="004B48DA"/>
    <w:rsid w:val="004B4F9A"/>
    <w:rsid w:val="004B75B9"/>
    <w:rsid w:val="004C3538"/>
    <w:rsid w:val="004D035A"/>
    <w:rsid w:val="004D19C7"/>
    <w:rsid w:val="004D3814"/>
    <w:rsid w:val="004D6BEB"/>
    <w:rsid w:val="004E3FE0"/>
    <w:rsid w:val="004E69A7"/>
    <w:rsid w:val="004E7FB7"/>
    <w:rsid w:val="004F0795"/>
    <w:rsid w:val="004F4AAB"/>
    <w:rsid w:val="004F4C63"/>
    <w:rsid w:val="00501BB1"/>
    <w:rsid w:val="00502303"/>
    <w:rsid w:val="005052A5"/>
    <w:rsid w:val="00505DBB"/>
    <w:rsid w:val="00506732"/>
    <w:rsid w:val="00507430"/>
    <w:rsid w:val="005103D3"/>
    <w:rsid w:val="0051427F"/>
    <w:rsid w:val="0052259F"/>
    <w:rsid w:val="005245FA"/>
    <w:rsid w:val="00524C0B"/>
    <w:rsid w:val="00525C4B"/>
    <w:rsid w:val="00525DCE"/>
    <w:rsid w:val="00527426"/>
    <w:rsid w:val="0053099A"/>
    <w:rsid w:val="00531727"/>
    <w:rsid w:val="00533A23"/>
    <w:rsid w:val="005350B5"/>
    <w:rsid w:val="00535EF7"/>
    <w:rsid w:val="005360C8"/>
    <w:rsid w:val="0053670F"/>
    <w:rsid w:val="00540C38"/>
    <w:rsid w:val="0054295F"/>
    <w:rsid w:val="0054407B"/>
    <w:rsid w:val="0054744B"/>
    <w:rsid w:val="00547B3F"/>
    <w:rsid w:val="0055282C"/>
    <w:rsid w:val="0055335A"/>
    <w:rsid w:val="00553B87"/>
    <w:rsid w:val="00553C9D"/>
    <w:rsid w:val="00554583"/>
    <w:rsid w:val="0055569D"/>
    <w:rsid w:val="00555857"/>
    <w:rsid w:val="00556329"/>
    <w:rsid w:val="005614F9"/>
    <w:rsid w:val="00563DA3"/>
    <w:rsid w:val="005665E8"/>
    <w:rsid w:val="00566C31"/>
    <w:rsid w:val="00572CF9"/>
    <w:rsid w:val="00573B37"/>
    <w:rsid w:val="005749FA"/>
    <w:rsid w:val="00574E31"/>
    <w:rsid w:val="00575742"/>
    <w:rsid w:val="00580095"/>
    <w:rsid w:val="00582E58"/>
    <w:rsid w:val="00583EF8"/>
    <w:rsid w:val="00585E84"/>
    <w:rsid w:val="0058675F"/>
    <w:rsid w:val="00586D9A"/>
    <w:rsid w:val="0059206F"/>
    <w:rsid w:val="005928A0"/>
    <w:rsid w:val="005931D7"/>
    <w:rsid w:val="00595C92"/>
    <w:rsid w:val="0059731D"/>
    <w:rsid w:val="005A03CC"/>
    <w:rsid w:val="005A04E0"/>
    <w:rsid w:val="005A149F"/>
    <w:rsid w:val="005A1C95"/>
    <w:rsid w:val="005A26A5"/>
    <w:rsid w:val="005B004F"/>
    <w:rsid w:val="005B1A50"/>
    <w:rsid w:val="005B2590"/>
    <w:rsid w:val="005B28B4"/>
    <w:rsid w:val="005B609B"/>
    <w:rsid w:val="005B67F4"/>
    <w:rsid w:val="005B71C2"/>
    <w:rsid w:val="005C0245"/>
    <w:rsid w:val="005C1E9D"/>
    <w:rsid w:val="005C22E6"/>
    <w:rsid w:val="005C2ECF"/>
    <w:rsid w:val="005C5078"/>
    <w:rsid w:val="005C5599"/>
    <w:rsid w:val="005C77D6"/>
    <w:rsid w:val="005D0503"/>
    <w:rsid w:val="005D0B21"/>
    <w:rsid w:val="005D148A"/>
    <w:rsid w:val="005D3319"/>
    <w:rsid w:val="005D7231"/>
    <w:rsid w:val="005E05BA"/>
    <w:rsid w:val="005E2782"/>
    <w:rsid w:val="005E2CAB"/>
    <w:rsid w:val="005E2E12"/>
    <w:rsid w:val="005E3792"/>
    <w:rsid w:val="005E797C"/>
    <w:rsid w:val="005E7C1D"/>
    <w:rsid w:val="005F1F26"/>
    <w:rsid w:val="005F2AAE"/>
    <w:rsid w:val="005F3003"/>
    <w:rsid w:val="005F654D"/>
    <w:rsid w:val="005F66B5"/>
    <w:rsid w:val="005F68D7"/>
    <w:rsid w:val="005F7A74"/>
    <w:rsid w:val="00600B66"/>
    <w:rsid w:val="0060120F"/>
    <w:rsid w:val="00601DD1"/>
    <w:rsid w:val="00603A29"/>
    <w:rsid w:val="0060550B"/>
    <w:rsid w:val="0060660F"/>
    <w:rsid w:val="00606F9A"/>
    <w:rsid w:val="0060719F"/>
    <w:rsid w:val="00607217"/>
    <w:rsid w:val="00607974"/>
    <w:rsid w:val="00613F86"/>
    <w:rsid w:val="00614A8B"/>
    <w:rsid w:val="006150CE"/>
    <w:rsid w:val="00615869"/>
    <w:rsid w:val="00620612"/>
    <w:rsid w:val="006209C3"/>
    <w:rsid w:val="00620A48"/>
    <w:rsid w:val="006226C0"/>
    <w:rsid w:val="00623D6C"/>
    <w:rsid w:val="006240A4"/>
    <w:rsid w:val="00627E63"/>
    <w:rsid w:val="006323BE"/>
    <w:rsid w:val="0063342B"/>
    <w:rsid w:val="006341F1"/>
    <w:rsid w:val="00635C69"/>
    <w:rsid w:val="006367A4"/>
    <w:rsid w:val="006376DE"/>
    <w:rsid w:val="00640629"/>
    <w:rsid w:val="00643C25"/>
    <w:rsid w:val="00643C7D"/>
    <w:rsid w:val="00643CF9"/>
    <w:rsid w:val="006449FF"/>
    <w:rsid w:val="00644D8A"/>
    <w:rsid w:val="00644FFE"/>
    <w:rsid w:val="0065059D"/>
    <w:rsid w:val="00650F93"/>
    <w:rsid w:val="00651C76"/>
    <w:rsid w:val="006534A8"/>
    <w:rsid w:val="006557C4"/>
    <w:rsid w:val="006558A8"/>
    <w:rsid w:val="006610E9"/>
    <w:rsid w:val="00661B98"/>
    <w:rsid w:val="00663E1C"/>
    <w:rsid w:val="00663EB8"/>
    <w:rsid w:val="00664F02"/>
    <w:rsid w:val="00665E1E"/>
    <w:rsid w:val="00667919"/>
    <w:rsid w:val="006743CD"/>
    <w:rsid w:val="00674C1D"/>
    <w:rsid w:val="00675EA1"/>
    <w:rsid w:val="006764FF"/>
    <w:rsid w:val="00676EFB"/>
    <w:rsid w:val="00677F97"/>
    <w:rsid w:val="00681BB2"/>
    <w:rsid w:val="00682084"/>
    <w:rsid w:val="00683F90"/>
    <w:rsid w:val="00684490"/>
    <w:rsid w:val="00685FE5"/>
    <w:rsid w:val="0069065F"/>
    <w:rsid w:val="00691C49"/>
    <w:rsid w:val="0069457A"/>
    <w:rsid w:val="006953AB"/>
    <w:rsid w:val="00695511"/>
    <w:rsid w:val="00696A8E"/>
    <w:rsid w:val="00696B4F"/>
    <w:rsid w:val="006A0387"/>
    <w:rsid w:val="006A1465"/>
    <w:rsid w:val="006A15DC"/>
    <w:rsid w:val="006A2091"/>
    <w:rsid w:val="006A242B"/>
    <w:rsid w:val="006A5045"/>
    <w:rsid w:val="006A7465"/>
    <w:rsid w:val="006B0A76"/>
    <w:rsid w:val="006B323F"/>
    <w:rsid w:val="006B34D2"/>
    <w:rsid w:val="006B35D6"/>
    <w:rsid w:val="006B49EC"/>
    <w:rsid w:val="006B4A95"/>
    <w:rsid w:val="006B5E64"/>
    <w:rsid w:val="006B61F8"/>
    <w:rsid w:val="006B63EE"/>
    <w:rsid w:val="006B6462"/>
    <w:rsid w:val="006B6F03"/>
    <w:rsid w:val="006C196F"/>
    <w:rsid w:val="006C25C0"/>
    <w:rsid w:val="006C26C4"/>
    <w:rsid w:val="006C63A4"/>
    <w:rsid w:val="006C63F8"/>
    <w:rsid w:val="006C720E"/>
    <w:rsid w:val="006D09C9"/>
    <w:rsid w:val="006D3807"/>
    <w:rsid w:val="006D4598"/>
    <w:rsid w:val="006D4D41"/>
    <w:rsid w:val="006D5B22"/>
    <w:rsid w:val="006D5B2D"/>
    <w:rsid w:val="006D60D3"/>
    <w:rsid w:val="006D611E"/>
    <w:rsid w:val="006E04FD"/>
    <w:rsid w:val="006E16B9"/>
    <w:rsid w:val="006E24F7"/>
    <w:rsid w:val="006E2BDC"/>
    <w:rsid w:val="006E5447"/>
    <w:rsid w:val="006F15C6"/>
    <w:rsid w:val="006F23A7"/>
    <w:rsid w:val="006F289F"/>
    <w:rsid w:val="006F4556"/>
    <w:rsid w:val="006F5E51"/>
    <w:rsid w:val="0070065F"/>
    <w:rsid w:val="007012FF"/>
    <w:rsid w:val="00701F40"/>
    <w:rsid w:val="007027C7"/>
    <w:rsid w:val="0070285F"/>
    <w:rsid w:val="00702ECD"/>
    <w:rsid w:val="007051E4"/>
    <w:rsid w:val="00705245"/>
    <w:rsid w:val="00705A30"/>
    <w:rsid w:val="00706B90"/>
    <w:rsid w:val="007105C0"/>
    <w:rsid w:val="0071261E"/>
    <w:rsid w:val="0071278A"/>
    <w:rsid w:val="007172AE"/>
    <w:rsid w:val="00717598"/>
    <w:rsid w:val="00720608"/>
    <w:rsid w:val="007206DC"/>
    <w:rsid w:val="00723016"/>
    <w:rsid w:val="00723859"/>
    <w:rsid w:val="00723C3D"/>
    <w:rsid w:val="00723C60"/>
    <w:rsid w:val="00723FB7"/>
    <w:rsid w:val="007302AB"/>
    <w:rsid w:val="00732418"/>
    <w:rsid w:val="00732DF7"/>
    <w:rsid w:val="00734F1F"/>
    <w:rsid w:val="00737AD9"/>
    <w:rsid w:val="00737E0D"/>
    <w:rsid w:val="007419CD"/>
    <w:rsid w:val="0074311F"/>
    <w:rsid w:val="00744B18"/>
    <w:rsid w:val="00744DF0"/>
    <w:rsid w:val="00745159"/>
    <w:rsid w:val="00747E0C"/>
    <w:rsid w:val="007502E7"/>
    <w:rsid w:val="007608B6"/>
    <w:rsid w:val="00764990"/>
    <w:rsid w:val="00765CAD"/>
    <w:rsid w:val="00767E4E"/>
    <w:rsid w:val="00770823"/>
    <w:rsid w:val="00771396"/>
    <w:rsid w:val="00773FD2"/>
    <w:rsid w:val="00775633"/>
    <w:rsid w:val="00781031"/>
    <w:rsid w:val="007818FB"/>
    <w:rsid w:val="007846BC"/>
    <w:rsid w:val="00784D8A"/>
    <w:rsid w:val="00791263"/>
    <w:rsid w:val="00791760"/>
    <w:rsid w:val="00794F5B"/>
    <w:rsid w:val="007964A3"/>
    <w:rsid w:val="00797F82"/>
    <w:rsid w:val="007A1201"/>
    <w:rsid w:val="007A239C"/>
    <w:rsid w:val="007A2A01"/>
    <w:rsid w:val="007A376E"/>
    <w:rsid w:val="007A7DD3"/>
    <w:rsid w:val="007B02AE"/>
    <w:rsid w:val="007B10EF"/>
    <w:rsid w:val="007B1AEE"/>
    <w:rsid w:val="007B263D"/>
    <w:rsid w:val="007B3141"/>
    <w:rsid w:val="007B4F41"/>
    <w:rsid w:val="007B6961"/>
    <w:rsid w:val="007C0DC6"/>
    <w:rsid w:val="007C205D"/>
    <w:rsid w:val="007C2AD6"/>
    <w:rsid w:val="007C4B5C"/>
    <w:rsid w:val="007C4E68"/>
    <w:rsid w:val="007C5FBB"/>
    <w:rsid w:val="007C6BE9"/>
    <w:rsid w:val="007D11D5"/>
    <w:rsid w:val="007D1436"/>
    <w:rsid w:val="007D3FF7"/>
    <w:rsid w:val="007D6CB4"/>
    <w:rsid w:val="007E0328"/>
    <w:rsid w:val="007E043B"/>
    <w:rsid w:val="007E1711"/>
    <w:rsid w:val="007E1E18"/>
    <w:rsid w:val="007E31A9"/>
    <w:rsid w:val="007F072A"/>
    <w:rsid w:val="007F30DD"/>
    <w:rsid w:val="007F49E9"/>
    <w:rsid w:val="007F5E75"/>
    <w:rsid w:val="007F68D3"/>
    <w:rsid w:val="008000E5"/>
    <w:rsid w:val="0080336C"/>
    <w:rsid w:val="008033F5"/>
    <w:rsid w:val="008034D3"/>
    <w:rsid w:val="00804FB3"/>
    <w:rsid w:val="00807A30"/>
    <w:rsid w:val="008141FB"/>
    <w:rsid w:val="008143AA"/>
    <w:rsid w:val="00815F30"/>
    <w:rsid w:val="008178B1"/>
    <w:rsid w:val="00820785"/>
    <w:rsid w:val="00826EDE"/>
    <w:rsid w:val="00827D02"/>
    <w:rsid w:val="008302E3"/>
    <w:rsid w:val="008308AF"/>
    <w:rsid w:val="00830E5C"/>
    <w:rsid w:val="00833026"/>
    <w:rsid w:val="008418EA"/>
    <w:rsid w:val="00841AFF"/>
    <w:rsid w:val="00842967"/>
    <w:rsid w:val="0084568F"/>
    <w:rsid w:val="00845E84"/>
    <w:rsid w:val="00846814"/>
    <w:rsid w:val="008469D0"/>
    <w:rsid w:val="00847904"/>
    <w:rsid w:val="00850A2E"/>
    <w:rsid w:val="00851345"/>
    <w:rsid w:val="00852008"/>
    <w:rsid w:val="008526B8"/>
    <w:rsid w:val="0085566F"/>
    <w:rsid w:val="00857059"/>
    <w:rsid w:val="008573C0"/>
    <w:rsid w:val="0086057F"/>
    <w:rsid w:val="008606D3"/>
    <w:rsid w:val="008644F0"/>
    <w:rsid w:val="008657E8"/>
    <w:rsid w:val="00871FCE"/>
    <w:rsid w:val="008724C4"/>
    <w:rsid w:val="00873E53"/>
    <w:rsid w:val="0087494B"/>
    <w:rsid w:val="00874FDE"/>
    <w:rsid w:val="0087579B"/>
    <w:rsid w:val="00876F83"/>
    <w:rsid w:val="0089036F"/>
    <w:rsid w:val="00890BD4"/>
    <w:rsid w:val="008917E3"/>
    <w:rsid w:val="008917F3"/>
    <w:rsid w:val="00895E7A"/>
    <w:rsid w:val="008972D2"/>
    <w:rsid w:val="008974AD"/>
    <w:rsid w:val="008A026B"/>
    <w:rsid w:val="008A06A7"/>
    <w:rsid w:val="008A2F91"/>
    <w:rsid w:val="008A39B6"/>
    <w:rsid w:val="008A3A8F"/>
    <w:rsid w:val="008A475D"/>
    <w:rsid w:val="008A54D8"/>
    <w:rsid w:val="008A7D03"/>
    <w:rsid w:val="008B04E5"/>
    <w:rsid w:val="008B2861"/>
    <w:rsid w:val="008B3B6C"/>
    <w:rsid w:val="008B4231"/>
    <w:rsid w:val="008B512D"/>
    <w:rsid w:val="008B5A23"/>
    <w:rsid w:val="008C0447"/>
    <w:rsid w:val="008C0B9F"/>
    <w:rsid w:val="008C0C2C"/>
    <w:rsid w:val="008C32D7"/>
    <w:rsid w:val="008C3A16"/>
    <w:rsid w:val="008C4A7C"/>
    <w:rsid w:val="008C70F2"/>
    <w:rsid w:val="008D034E"/>
    <w:rsid w:val="008D2AB2"/>
    <w:rsid w:val="008D3648"/>
    <w:rsid w:val="008D3D9E"/>
    <w:rsid w:val="008D63B5"/>
    <w:rsid w:val="008E1467"/>
    <w:rsid w:val="008E1F09"/>
    <w:rsid w:val="008E26FA"/>
    <w:rsid w:val="008E2A16"/>
    <w:rsid w:val="008E35E4"/>
    <w:rsid w:val="008E4C99"/>
    <w:rsid w:val="008E5DC3"/>
    <w:rsid w:val="008E77FC"/>
    <w:rsid w:val="008E7D06"/>
    <w:rsid w:val="008E7DD1"/>
    <w:rsid w:val="008F0FBA"/>
    <w:rsid w:val="008F2A56"/>
    <w:rsid w:val="008F3065"/>
    <w:rsid w:val="008F3834"/>
    <w:rsid w:val="008F46F5"/>
    <w:rsid w:val="008F60F4"/>
    <w:rsid w:val="008F6D88"/>
    <w:rsid w:val="0090020B"/>
    <w:rsid w:val="00902743"/>
    <w:rsid w:val="0090286E"/>
    <w:rsid w:val="00902EAC"/>
    <w:rsid w:val="00903893"/>
    <w:rsid w:val="00904AD1"/>
    <w:rsid w:val="00904C35"/>
    <w:rsid w:val="009136E3"/>
    <w:rsid w:val="009137ED"/>
    <w:rsid w:val="00913DB5"/>
    <w:rsid w:val="00915D14"/>
    <w:rsid w:val="00915E5E"/>
    <w:rsid w:val="009173DC"/>
    <w:rsid w:val="00920E59"/>
    <w:rsid w:val="00921295"/>
    <w:rsid w:val="00925720"/>
    <w:rsid w:val="00926923"/>
    <w:rsid w:val="0092766A"/>
    <w:rsid w:val="0092797D"/>
    <w:rsid w:val="0093063E"/>
    <w:rsid w:val="00934FCF"/>
    <w:rsid w:val="009351B3"/>
    <w:rsid w:val="009358F4"/>
    <w:rsid w:val="009359F9"/>
    <w:rsid w:val="00935EE7"/>
    <w:rsid w:val="0093708C"/>
    <w:rsid w:val="00937323"/>
    <w:rsid w:val="009403FF"/>
    <w:rsid w:val="0094071B"/>
    <w:rsid w:val="0094292E"/>
    <w:rsid w:val="00942D4F"/>
    <w:rsid w:val="0094309D"/>
    <w:rsid w:val="009434CD"/>
    <w:rsid w:val="00945A3E"/>
    <w:rsid w:val="00950419"/>
    <w:rsid w:val="00953198"/>
    <w:rsid w:val="00954442"/>
    <w:rsid w:val="0095505A"/>
    <w:rsid w:val="009566AE"/>
    <w:rsid w:val="00957FC2"/>
    <w:rsid w:val="0096005C"/>
    <w:rsid w:val="00960296"/>
    <w:rsid w:val="009603BB"/>
    <w:rsid w:val="00961199"/>
    <w:rsid w:val="0096175B"/>
    <w:rsid w:val="00962A62"/>
    <w:rsid w:val="00964775"/>
    <w:rsid w:val="009659A4"/>
    <w:rsid w:val="0096710E"/>
    <w:rsid w:val="0096718C"/>
    <w:rsid w:val="00970353"/>
    <w:rsid w:val="00973552"/>
    <w:rsid w:val="0097544D"/>
    <w:rsid w:val="009755E8"/>
    <w:rsid w:val="009762AD"/>
    <w:rsid w:val="00976712"/>
    <w:rsid w:val="00977B8A"/>
    <w:rsid w:val="00977DEC"/>
    <w:rsid w:val="0098423C"/>
    <w:rsid w:val="009844C6"/>
    <w:rsid w:val="00984FA1"/>
    <w:rsid w:val="00986036"/>
    <w:rsid w:val="0099040B"/>
    <w:rsid w:val="009910BA"/>
    <w:rsid w:val="0099372C"/>
    <w:rsid w:val="00993DC2"/>
    <w:rsid w:val="00993F3A"/>
    <w:rsid w:val="00995E0D"/>
    <w:rsid w:val="009A3823"/>
    <w:rsid w:val="009A5AF5"/>
    <w:rsid w:val="009B047C"/>
    <w:rsid w:val="009B0D41"/>
    <w:rsid w:val="009B41D4"/>
    <w:rsid w:val="009B4B2C"/>
    <w:rsid w:val="009B5426"/>
    <w:rsid w:val="009B6287"/>
    <w:rsid w:val="009B6F13"/>
    <w:rsid w:val="009B7732"/>
    <w:rsid w:val="009B7BF4"/>
    <w:rsid w:val="009C16B2"/>
    <w:rsid w:val="009C1C18"/>
    <w:rsid w:val="009C2EFD"/>
    <w:rsid w:val="009C72C0"/>
    <w:rsid w:val="009D23A4"/>
    <w:rsid w:val="009D403E"/>
    <w:rsid w:val="009D6C66"/>
    <w:rsid w:val="009D6F15"/>
    <w:rsid w:val="009E124C"/>
    <w:rsid w:val="009E26F0"/>
    <w:rsid w:val="009E73D9"/>
    <w:rsid w:val="009F0229"/>
    <w:rsid w:val="009F0FD8"/>
    <w:rsid w:val="009F2387"/>
    <w:rsid w:val="009F4839"/>
    <w:rsid w:val="009F5EB5"/>
    <w:rsid w:val="009F6551"/>
    <w:rsid w:val="00A01FEC"/>
    <w:rsid w:val="00A0222A"/>
    <w:rsid w:val="00A03DCF"/>
    <w:rsid w:val="00A03E65"/>
    <w:rsid w:val="00A0661B"/>
    <w:rsid w:val="00A0766A"/>
    <w:rsid w:val="00A07794"/>
    <w:rsid w:val="00A07E1B"/>
    <w:rsid w:val="00A12280"/>
    <w:rsid w:val="00A20603"/>
    <w:rsid w:val="00A22D17"/>
    <w:rsid w:val="00A244E9"/>
    <w:rsid w:val="00A3048E"/>
    <w:rsid w:val="00A30574"/>
    <w:rsid w:val="00A31A90"/>
    <w:rsid w:val="00A3216F"/>
    <w:rsid w:val="00A34C31"/>
    <w:rsid w:val="00A354D1"/>
    <w:rsid w:val="00A36B2C"/>
    <w:rsid w:val="00A401BA"/>
    <w:rsid w:val="00A41724"/>
    <w:rsid w:val="00A4394E"/>
    <w:rsid w:val="00A43BD5"/>
    <w:rsid w:val="00A4570D"/>
    <w:rsid w:val="00A47AC6"/>
    <w:rsid w:val="00A51C8B"/>
    <w:rsid w:val="00A51EA7"/>
    <w:rsid w:val="00A52079"/>
    <w:rsid w:val="00A52D22"/>
    <w:rsid w:val="00A54A26"/>
    <w:rsid w:val="00A550BC"/>
    <w:rsid w:val="00A56760"/>
    <w:rsid w:val="00A56794"/>
    <w:rsid w:val="00A57145"/>
    <w:rsid w:val="00A64E18"/>
    <w:rsid w:val="00A6787E"/>
    <w:rsid w:val="00A703C2"/>
    <w:rsid w:val="00A70F82"/>
    <w:rsid w:val="00A71558"/>
    <w:rsid w:val="00A7290F"/>
    <w:rsid w:val="00A74EA6"/>
    <w:rsid w:val="00A7589B"/>
    <w:rsid w:val="00A77134"/>
    <w:rsid w:val="00A8453C"/>
    <w:rsid w:val="00A875E5"/>
    <w:rsid w:val="00A908FA"/>
    <w:rsid w:val="00A912D0"/>
    <w:rsid w:val="00A91CCC"/>
    <w:rsid w:val="00A92612"/>
    <w:rsid w:val="00A9436F"/>
    <w:rsid w:val="00A96176"/>
    <w:rsid w:val="00A9676C"/>
    <w:rsid w:val="00AB129E"/>
    <w:rsid w:val="00AB24F5"/>
    <w:rsid w:val="00AB5044"/>
    <w:rsid w:val="00AB71B6"/>
    <w:rsid w:val="00AC3779"/>
    <w:rsid w:val="00AC4826"/>
    <w:rsid w:val="00AC59A3"/>
    <w:rsid w:val="00AD134A"/>
    <w:rsid w:val="00AD18F0"/>
    <w:rsid w:val="00AD1D57"/>
    <w:rsid w:val="00AD2908"/>
    <w:rsid w:val="00AD384B"/>
    <w:rsid w:val="00AD3FC0"/>
    <w:rsid w:val="00AD6281"/>
    <w:rsid w:val="00AD7101"/>
    <w:rsid w:val="00AE158E"/>
    <w:rsid w:val="00AF2BC3"/>
    <w:rsid w:val="00AF3E38"/>
    <w:rsid w:val="00AF78E9"/>
    <w:rsid w:val="00B00B23"/>
    <w:rsid w:val="00B0187A"/>
    <w:rsid w:val="00B03F7A"/>
    <w:rsid w:val="00B050D4"/>
    <w:rsid w:val="00B05290"/>
    <w:rsid w:val="00B063F2"/>
    <w:rsid w:val="00B07354"/>
    <w:rsid w:val="00B1022D"/>
    <w:rsid w:val="00B10DF3"/>
    <w:rsid w:val="00B13260"/>
    <w:rsid w:val="00B135CC"/>
    <w:rsid w:val="00B16196"/>
    <w:rsid w:val="00B177D7"/>
    <w:rsid w:val="00B248C8"/>
    <w:rsid w:val="00B24DB5"/>
    <w:rsid w:val="00B24F14"/>
    <w:rsid w:val="00B253E7"/>
    <w:rsid w:val="00B30015"/>
    <w:rsid w:val="00B30CA5"/>
    <w:rsid w:val="00B30D85"/>
    <w:rsid w:val="00B31FAD"/>
    <w:rsid w:val="00B33B71"/>
    <w:rsid w:val="00B34EC3"/>
    <w:rsid w:val="00B367CA"/>
    <w:rsid w:val="00B43746"/>
    <w:rsid w:val="00B454DD"/>
    <w:rsid w:val="00B47E68"/>
    <w:rsid w:val="00B50A7F"/>
    <w:rsid w:val="00B50DCE"/>
    <w:rsid w:val="00B51C3F"/>
    <w:rsid w:val="00B52FED"/>
    <w:rsid w:val="00B53B45"/>
    <w:rsid w:val="00B5426B"/>
    <w:rsid w:val="00B559E3"/>
    <w:rsid w:val="00B630D8"/>
    <w:rsid w:val="00B72C7B"/>
    <w:rsid w:val="00B73A27"/>
    <w:rsid w:val="00B744D0"/>
    <w:rsid w:val="00B74D67"/>
    <w:rsid w:val="00B7582A"/>
    <w:rsid w:val="00B7793F"/>
    <w:rsid w:val="00B806C7"/>
    <w:rsid w:val="00B811E8"/>
    <w:rsid w:val="00B83E4B"/>
    <w:rsid w:val="00B84D16"/>
    <w:rsid w:val="00B851CB"/>
    <w:rsid w:val="00B85BBE"/>
    <w:rsid w:val="00B87468"/>
    <w:rsid w:val="00B90C2F"/>
    <w:rsid w:val="00B91E2C"/>
    <w:rsid w:val="00B91FA0"/>
    <w:rsid w:val="00B93B86"/>
    <w:rsid w:val="00B93F27"/>
    <w:rsid w:val="00BA0ACE"/>
    <w:rsid w:val="00BA0D33"/>
    <w:rsid w:val="00BA120F"/>
    <w:rsid w:val="00BA260B"/>
    <w:rsid w:val="00BA4E87"/>
    <w:rsid w:val="00BB035D"/>
    <w:rsid w:val="00BB0B57"/>
    <w:rsid w:val="00BB11CC"/>
    <w:rsid w:val="00BB127F"/>
    <w:rsid w:val="00BB2AA6"/>
    <w:rsid w:val="00BB5984"/>
    <w:rsid w:val="00BB76AC"/>
    <w:rsid w:val="00BC0091"/>
    <w:rsid w:val="00BC0821"/>
    <w:rsid w:val="00BC0C28"/>
    <w:rsid w:val="00BC0D09"/>
    <w:rsid w:val="00BC4125"/>
    <w:rsid w:val="00BC6235"/>
    <w:rsid w:val="00BC62A0"/>
    <w:rsid w:val="00BD0B24"/>
    <w:rsid w:val="00BD699D"/>
    <w:rsid w:val="00BD7489"/>
    <w:rsid w:val="00BE2CCA"/>
    <w:rsid w:val="00BE39AC"/>
    <w:rsid w:val="00BE64A5"/>
    <w:rsid w:val="00BE768F"/>
    <w:rsid w:val="00BF0A68"/>
    <w:rsid w:val="00BF0FA0"/>
    <w:rsid w:val="00BF1312"/>
    <w:rsid w:val="00BF1EE4"/>
    <w:rsid w:val="00BF215A"/>
    <w:rsid w:val="00BF373D"/>
    <w:rsid w:val="00BF4BFB"/>
    <w:rsid w:val="00BF4E3E"/>
    <w:rsid w:val="00BF5260"/>
    <w:rsid w:val="00BF55C6"/>
    <w:rsid w:val="00BF55DF"/>
    <w:rsid w:val="00BF6615"/>
    <w:rsid w:val="00BF7937"/>
    <w:rsid w:val="00C037B5"/>
    <w:rsid w:val="00C04305"/>
    <w:rsid w:val="00C04E5A"/>
    <w:rsid w:val="00C07DBE"/>
    <w:rsid w:val="00C12847"/>
    <w:rsid w:val="00C130A1"/>
    <w:rsid w:val="00C1644A"/>
    <w:rsid w:val="00C217A3"/>
    <w:rsid w:val="00C21DD6"/>
    <w:rsid w:val="00C23C3C"/>
    <w:rsid w:val="00C260BD"/>
    <w:rsid w:val="00C278D4"/>
    <w:rsid w:val="00C27CB1"/>
    <w:rsid w:val="00C308D2"/>
    <w:rsid w:val="00C324BC"/>
    <w:rsid w:val="00C32B5C"/>
    <w:rsid w:val="00C35460"/>
    <w:rsid w:val="00C3648D"/>
    <w:rsid w:val="00C4226E"/>
    <w:rsid w:val="00C428D7"/>
    <w:rsid w:val="00C43195"/>
    <w:rsid w:val="00C45178"/>
    <w:rsid w:val="00C460CF"/>
    <w:rsid w:val="00C465BD"/>
    <w:rsid w:val="00C500AD"/>
    <w:rsid w:val="00C5046E"/>
    <w:rsid w:val="00C51028"/>
    <w:rsid w:val="00C51BB3"/>
    <w:rsid w:val="00C528C4"/>
    <w:rsid w:val="00C5429E"/>
    <w:rsid w:val="00C55419"/>
    <w:rsid w:val="00C55B21"/>
    <w:rsid w:val="00C55C51"/>
    <w:rsid w:val="00C56BF7"/>
    <w:rsid w:val="00C6001A"/>
    <w:rsid w:val="00C6004A"/>
    <w:rsid w:val="00C6257D"/>
    <w:rsid w:val="00C643EE"/>
    <w:rsid w:val="00C6524E"/>
    <w:rsid w:val="00C66020"/>
    <w:rsid w:val="00C6626E"/>
    <w:rsid w:val="00C6705C"/>
    <w:rsid w:val="00C712A2"/>
    <w:rsid w:val="00C7159A"/>
    <w:rsid w:val="00C72B11"/>
    <w:rsid w:val="00C73C35"/>
    <w:rsid w:val="00C74519"/>
    <w:rsid w:val="00C74D23"/>
    <w:rsid w:val="00C76C6D"/>
    <w:rsid w:val="00C77218"/>
    <w:rsid w:val="00C7783D"/>
    <w:rsid w:val="00C803CB"/>
    <w:rsid w:val="00C82804"/>
    <w:rsid w:val="00C8323A"/>
    <w:rsid w:val="00C84A69"/>
    <w:rsid w:val="00C85C16"/>
    <w:rsid w:val="00C86539"/>
    <w:rsid w:val="00C95AAF"/>
    <w:rsid w:val="00C9623E"/>
    <w:rsid w:val="00C96779"/>
    <w:rsid w:val="00C973C6"/>
    <w:rsid w:val="00C974AC"/>
    <w:rsid w:val="00CA412C"/>
    <w:rsid w:val="00CA5E94"/>
    <w:rsid w:val="00CA70D0"/>
    <w:rsid w:val="00CB3409"/>
    <w:rsid w:val="00CB34A2"/>
    <w:rsid w:val="00CB3533"/>
    <w:rsid w:val="00CB5D7B"/>
    <w:rsid w:val="00CB66E5"/>
    <w:rsid w:val="00CB6E52"/>
    <w:rsid w:val="00CC0238"/>
    <w:rsid w:val="00CC0A38"/>
    <w:rsid w:val="00CC1027"/>
    <w:rsid w:val="00CC1266"/>
    <w:rsid w:val="00CC2A4F"/>
    <w:rsid w:val="00CC3651"/>
    <w:rsid w:val="00CC376D"/>
    <w:rsid w:val="00CC49E5"/>
    <w:rsid w:val="00CC5071"/>
    <w:rsid w:val="00CC5283"/>
    <w:rsid w:val="00CC5FAC"/>
    <w:rsid w:val="00CC61CB"/>
    <w:rsid w:val="00CD39BE"/>
    <w:rsid w:val="00CD3CE2"/>
    <w:rsid w:val="00CD3F60"/>
    <w:rsid w:val="00CD4BE3"/>
    <w:rsid w:val="00CD4F00"/>
    <w:rsid w:val="00CD54CA"/>
    <w:rsid w:val="00CE2453"/>
    <w:rsid w:val="00CE245D"/>
    <w:rsid w:val="00CE3CCA"/>
    <w:rsid w:val="00CE4A8A"/>
    <w:rsid w:val="00CE4CD0"/>
    <w:rsid w:val="00CE7E36"/>
    <w:rsid w:val="00CF0E0D"/>
    <w:rsid w:val="00CF1A84"/>
    <w:rsid w:val="00CF4701"/>
    <w:rsid w:val="00CF5D6B"/>
    <w:rsid w:val="00D0303D"/>
    <w:rsid w:val="00D03136"/>
    <w:rsid w:val="00D04C59"/>
    <w:rsid w:val="00D050AE"/>
    <w:rsid w:val="00D106D8"/>
    <w:rsid w:val="00D10C00"/>
    <w:rsid w:val="00D11C55"/>
    <w:rsid w:val="00D11E5D"/>
    <w:rsid w:val="00D12A3F"/>
    <w:rsid w:val="00D12DCD"/>
    <w:rsid w:val="00D135F5"/>
    <w:rsid w:val="00D13BFB"/>
    <w:rsid w:val="00D1524F"/>
    <w:rsid w:val="00D153A0"/>
    <w:rsid w:val="00D1547C"/>
    <w:rsid w:val="00D15E06"/>
    <w:rsid w:val="00D203AB"/>
    <w:rsid w:val="00D21253"/>
    <w:rsid w:val="00D26ED6"/>
    <w:rsid w:val="00D32364"/>
    <w:rsid w:val="00D323EC"/>
    <w:rsid w:val="00D344FE"/>
    <w:rsid w:val="00D3463D"/>
    <w:rsid w:val="00D348AE"/>
    <w:rsid w:val="00D34AD5"/>
    <w:rsid w:val="00D4207C"/>
    <w:rsid w:val="00D422D3"/>
    <w:rsid w:val="00D43694"/>
    <w:rsid w:val="00D4485C"/>
    <w:rsid w:val="00D4496B"/>
    <w:rsid w:val="00D45523"/>
    <w:rsid w:val="00D46C32"/>
    <w:rsid w:val="00D5286F"/>
    <w:rsid w:val="00D56954"/>
    <w:rsid w:val="00D56EF7"/>
    <w:rsid w:val="00D5732D"/>
    <w:rsid w:val="00D57BE8"/>
    <w:rsid w:val="00D601EB"/>
    <w:rsid w:val="00D61E08"/>
    <w:rsid w:val="00D65DAB"/>
    <w:rsid w:val="00D675EA"/>
    <w:rsid w:val="00D705BF"/>
    <w:rsid w:val="00D714EC"/>
    <w:rsid w:val="00D71731"/>
    <w:rsid w:val="00D7185D"/>
    <w:rsid w:val="00D73A12"/>
    <w:rsid w:val="00D75287"/>
    <w:rsid w:val="00D75C6D"/>
    <w:rsid w:val="00D76097"/>
    <w:rsid w:val="00D77479"/>
    <w:rsid w:val="00D7757C"/>
    <w:rsid w:val="00D811C4"/>
    <w:rsid w:val="00D816A1"/>
    <w:rsid w:val="00D81770"/>
    <w:rsid w:val="00D83CF5"/>
    <w:rsid w:val="00D85FF5"/>
    <w:rsid w:val="00D87948"/>
    <w:rsid w:val="00D87D58"/>
    <w:rsid w:val="00D87EC3"/>
    <w:rsid w:val="00D91F77"/>
    <w:rsid w:val="00D942E9"/>
    <w:rsid w:val="00D94CA1"/>
    <w:rsid w:val="00D94D2F"/>
    <w:rsid w:val="00D96D9D"/>
    <w:rsid w:val="00DA1958"/>
    <w:rsid w:val="00DA23DF"/>
    <w:rsid w:val="00DA2926"/>
    <w:rsid w:val="00DA5B71"/>
    <w:rsid w:val="00DA6837"/>
    <w:rsid w:val="00DA709F"/>
    <w:rsid w:val="00DB01C6"/>
    <w:rsid w:val="00DB68F9"/>
    <w:rsid w:val="00DB7DAA"/>
    <w:rsid w:val="00DC12AE"/>
    <w:rsid w:val="00DC3988"/>
    <w:rsid w:val="00DC4B82"/>
    <w:rsid w:val="00DC5BE2"/>
    <w:rsid w:val="00DC79D2"/>
    <w:rsid w:val="00DD078D"/>
    <w:rsid w:val="00DD101F"/>
    <w:rsid w:val="00DD4631"/>
    <w:rsid w:val="00DD5AD4"/>
    <w:rsid w:val="00DD78E6"/>
    <w:rsid w:val="00DE1332"/>
    <w:rsid w:val="00DE34AA"/>
    <w:rsid w:val="00DE61DF"/>
    <w:rsid w:val="00DE7B63"/>
    <w:rsid w:val="00DF31B6"/>
    <w:rsid w:val="00DF3CCC"/>
    <w:rsid w:val="00DF7DEA"/>
    <w:rsid w:val="00E00AE5"/>
    <w:rsid w:val="00E073BD"/>
    <w:rsid w:val="00E10DE0"/>
    <w:rsid w:val="00E110E0"/>
    <w:rsid w:val="00E11934"/>
    <w:rsid w:val="00E12003"/>
    <w:rsid w:val="00E137D8"/>
    <w:rsid w:val="00E13C88"/>
    <w:rsid w:val="00E14052"/>
    <w:rsid w:val="00E143AA"/>
    <w:rsid w:val="00E14ABB"/>
    <w:rsid w:val="00E14FED"/>
    <w:rsid w:val="00E163B2"/>
    <w:rsid w:val="00E21A79"/>
    <w:rsid w:val="00E23A8F"/>
    <w:rsid w:val="00E24CE0"/>
    <w:rsid w:val="00E2609F"/>
    <w:rsid w:val="00E273E8"/>
    <w:rsid w:val="00E30184"/>
    <w:rsid w:val="00E31C4B"/>
    <w:rsid w:val="00E32672"/>
    <w:rsid w:val="00E339E8"/>
    <w:rsid w:val="00E35DC5"/>
    <w:rsid w:val="00E36737"/>
    <w:rsid w:val="00E374E5"/>
    <w:rsid w:val="00E40CE5"/>
    <w:rsid w:val="00E41667"/>
    <w:rsid w:val="00E42974"/>
    <w:rsid w:val="00E429E3"/>
    <w:rsid w:val="00E42B63"/>
    <w:rsid w:val="00E42F20"/>
    <w:rsid w:val="00E44280"/>
    <w:rsid w:val="00E464F7"/>
    <w:rsid w:val="00E5339D"/>
    <w:rsid w:val="00E53684"/>
    <w:rsid w:val="00E54842"/>
    <w:rsid w:val="00E56021"/>
    <w:rsid w:val="00E5664F"/>
    <w:rsid w:val="00E56665"/>
    <w:rsid w:val="00E57467"/>
    <w:rsid w:val="00E57673"/>
    <w:rsid w:val="00E602EE"/>
    <w:rsid w:val="00E61363"/>
    <w:rsid w:val="00E619A0"/>
    <w:rsid w:val="00E62DDA"/>
    <w:rsid w:val="00E6397B"/>
    <w:rsid w:val="00E64813"/>
    <w:rsid w:val="00E66338"/>
    <w:rsid w:val="00E71AAF"/>
    <w:rsid w:val="00E71F57"/>
    <w:rsid w:val="00E72185"/>
    <w:rsid w:val="00E726DC"/>
    <w:rsid w:val="00E74CAF"/>
    <w:rsid w:val="00E74DF1"/>
    <w:rsid w:val="00E77098"/>
    <w:rsid w:val="00E8062C"/>
    <w:rsid w:val="00E8104C"/>
    <w:rsid w:val="00E83570"/>
    <w:rsid w:val="00E85736"/>
    <w:rsid w:val="00E85DAA"/>
    <w:rsid w:val="00E85EB9"/>
    <w:rsid w:val="00E86738"/>
    <w:rsid w:val="00E9219B"/>
    <w:rsid w:val="00E9240E"/>
    <w:rsid w:val="00E94943"/>
    <w:rsid w:val="00E95BC0"/>
    <w:rsid w:val="00EA09B9"/>
    <w:rsid w:val="00EA5AD4"/>
    <w:rsid w:val="00EB37CF"/>
    <w:rsid w:val="00EB517F"/>
    <w:rsid w:val="00EB74C8"/>
    <w:rsid w:val="00EB78E8"/>
    <w:rsid w:val="00EC1E2B"/>
    <w:rsid w:val="00EC3721"/>
    <w:rsid w:val="00EC3DA0"/>
    <w:rsid w:val="00EC45D9"/>
    <w:rsid w:val="00EC660B"/>
    <w:rsid w:val="00EC6D68"/>
    <w:rsid w:val="00EC7B92"/>
    <w:rsid w:val="00ED1A2E"/>
    <w:rsid w:val="00ED22C5"/>
    <w:rsid w:val="00ED3D45"/>
    <w:rsid w:val="00ED5094"/>
    <w:rsid w:val="00EE076F"/>
    <w:rsid w:val="00EE11FF"/>
    <w:rsid w:val="00EE20B8"/>
    <w:rsid w:val="00EE4911"/>
    <w:rsid w:val="00EE7A72"/>
    <w:rsid w:val="00EF136C"/>
    <w:rsid w:val="00EF219F"/>
    <w:rsid w:val="00EF26D6"/>
    <w:rsid w:val="00EF4EC2"/>
    <w:rsid w:val="00EF544A"/>
    <w:rsid w:val="00EF7286"/>
    <w:rsid w:val="00EF75D9"/>
    <w:rsid w:val="00F02481"/>
    <w:rsid w:val="00F04938"/>
    <w:rsid w:val="00F04B5A"/>
    <w:rsid w:val="00F052FD"/>
    <w:rsid w:val="00F05B26"/>
    <w:rsid w:val="00F06FBA"/>
    <w:rsid w:val="00F10374"/>
    <w:rsid w:val="00F1080B"/>
    <w:rsid w:val="00F12C21"/>
    <w:rsid w:val="00F12DE9"/>
    <w:rsid w:val="00F20592"/>
    <w:rsid w:val="00F2237C"/>
    <w:rsid w:val="00F22905"/>
    <w:rsid w:val="00F24160"/>
    <w:rsid w:val="00F26F2D"/>
    <w:rsid w:val="00F32A81"/>
    <w:rsid w:val="00F34AC2"/>
    <w:rsid w:val="00F34CF0"/>
    <w:rsid w:val="00F36D00"/>
    <w:rsid w:val="00F37402"/>
    <w:rsid w:val="00F40604"/>
    <w:rsid w:val="00F42A04"/>
    <w:rsid w:val="00F44D57"/>
    <w:rsid w:val="00F44FA1"/>
    <w:rsid w:val="00F458A8"/>
    <w:rsid w:val="00F473C9"/>
    <w:rsid w:val="00F524DD"/>
    <w:rsid w:val="00F5344C"/>
    <w:rsid w:val="00F54948"/>
    <w:rsid w:val="00F55A18"/>
    <w:rsid w:val="00F63861"/>
    <w:rsid w:val="00F64FD1"/>
    <w:rsid w:val="00F66D68"/>
    <w:rsid w:val="00F7029D"/>
    <w:rsid w:val="00F727EB"/>
    <w:rsid w:val="00F72D37"/>
    <w:rsid w:val="00F73661"/>
    <w:rsid w:val="00F75464"/>
    <w:rsid w:val="00F76AE6"/>
    <w:rsid w:val="00F807F9"/>
    <w:rsid w:val="00F80C3A"/>
    <w:rsid w:val="00F81EAF"/>
    <w:rsid w:val="00F85DFA"/>
    <w:rsid w:val="00F875CA"/>
    <w:rsid w:val="00F920EC"/>
    <w:rsid w:val="00F9304E"/>
    <w:rsid w:val="00F9458E"/>
    <w:rsid w:val="00F946BF"/>
    <w:rsid w:val="00F95B39"/>
    <w:rsid w:val="00F9696C"/>
    <w:rsid w:val="00F96DD1"/>
    <w:rsid w:val="00FA6C56"/>
    <w:rsid w:val="00FA715A"/>
    <w:rsid w:val="00FA7838"/>
    <w:rsid w:val="00FA7BE2"/>
    <w:rsid w:val="00FB2C11"/>
    <w:rsid w:val="00FB393B"/>
    <w:rsid w:val="00FB47FB"/>
    <w:rsid w:val="00FB4A63"/>
    <w:rsid w:val="00FB5C2B"/>
    <w:rsid w:val="00FB6509"/>
    <w:rsid w:val="00FB714D"/>
    <w:rsid w:val="00FC045C"/>
    <w:rsid w:val="00FC0519"/>
    <w:rsid w:val="00FC157A"/>
    <w:rsid w:val="00FC25CE"/>
    <w:rsid w:val="00FC2AF6"/>
    <w:rsid w:val="00FC483C"/>
    <w:rsid w:val="00FC56E2"/>
    <w:rsid w:val="00FC56E3"/>
    <w:rsid w:val="00FC6E1E"/>
    <w:rsid w:val="00FC7B04"/>
    <w:rsid w:val="00FD19C3"/>
    <w:rsid w:val="00FD222F"/>
    <w:rsid w:val="00FD4D66"/>
    <w:rsid w:val="00FD67C7"/>
    <w:rsid w:val="00FE2554"/>
    <w:rsid w:val="00FE2C44"/>
    <w:rsid w:val="00FE4726"/>
    <w:rsid w:val="00FE495A"/>
    <w:rsid w:val="00FE6CB7"/>
    <w:rsid w:val="00FE6E6F"/>
    <w:rsid w:val="00FE7F02"/>
    <w:rsid w:val="00FF22CF"/>
    <w:rsid w:val="00FF2CBF"/>
    <w:rsid w:val="00FF3C7A"/>
    <w:rsid w:val="00FF52BF"/>
    <w:rsid w:val="00FF6146"/>
    <w:rsid w:val="00FF6968"/>
    <w:rsid w:val="00FF7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28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238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2385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23859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C428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428D7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428D7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55585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52D22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AB1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4294934530</TotalTime>
  <Pages>31</Pages>
  <Words>3960</Words>
  <Characters>22574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danceva</cp:lastModifiedBy>
  <cp:revision>145</cp:revision>
  <cp:lastPrinted>2020-05-08T07:31:00Z</cp:lastPrinted>
  <dcterms:created xsi:type="dcterms:W3CDTF">2019-04-10T08:58:00Z</dcterms:created>
  <dcterms:modified xsi:type="dcterms:W3CDTF">2021-05-26T09:09:00Z</dcterms:modified>
</cp:coreProperties>
</file>